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102EB4" w14:textId="502E1A10" w:rsidR="001D0D8B" w:rsidRPr="00A533CF" w:rsidRDefault="001D0D8B" w:rsidP="001D0D8B">
      <w:pPr>
        <w:pStyle w:val="CRCoverPage"/>
        <w:tabs>
          <w:tab w:val="right" w:pos="9639"/>
        </w:tabs>
        <w:spacing w:after="0"/>
        <w:rPr>
          <w:b/>
          <w:i/>
          <w:noProof/>
          <w:sz w:val="28"/>
        </w:rPr>
      </w:pPr>
      <w:bookmarkStart w:id="0" w:name="page1"/>
      <w:r w:rsidRPr="00A533CF">
        <w:rPr>
          <w:b/>
          <w:noProof/>
          <w:sz w:val="24"/>
        </w:rPr>
        <w:t>3GPP TSG-</w:t>
      </w:r>
      <w:fldSimple w:instr=" DOCPROPERTY  TSG/WGRef  \* MERGEFORMAT ">
        <w:r w:rsidRPr="00A533CF">
          <w:rPr>
            <w:b/>
            <w:noProof/>
            <w:sz w:val="24"/>
          </w:rPr>
          <w:t>RAN5</w:t>
        </w:r>
      </w:fldSimple>
      <w:r w:rsidRPr="00A533CF">
        <w:rPr>
          <w:b/>
          <w:noProof/>
          <w:sz w:val="24"/>
        </w:rPr>
        <w:t xml:space="preserve"> Meeting #</w:t>
      </w:r>
      <w:fldSimple w:instr=" DOCPROPERTY  MtgSeq  \* MERGEFORMAT ">
        <w:r w:rsidRPr="00A533CF">
          <w:rPr>
            <w:b/>
            <w:noProof/>
            <w:sz w:val="24"/>
          </w:rPr>
          <w:t>98</w:t>
        </w:r>
      </w:fldSimple>
      <w:r w:rsidRPr="00A533CF">
        <w:fldChar w:fldCharType="begin"/>
      </w:r>
      <w:r w:rsidRPr="00A533CF">
        <w:instrText xml:space="preserve"> DOCPROPERTY  MtgTitle  \* MERGEFORMAT </w:instrText>
      </w:r>
      <w:r w:rsidRPr="00A533CF">
        <w:fldChar w:fldCharType="end"/>
      </w:r>
      <w:r w:rsidRPr="00A533CF">
        <w:rPr>
          <w:b/>
          <w:i/>
          <w:noProof/>
          <w:sz w:val="28"/>
        </w:rPr>
        <w:tab/>
      </w:r>
      <w:fldSimple w:instr=" DOCPROPERTY  Tdoc#  \* MERGEFORMAT ">
        <w:r w:rsidRPr="00A533CF">
          <w:rPr>
            <w:b/>
            <w:i/>
            <w:noProof/>
            <w:sz w:val="28"/>
          </w:rPr>
          <w:t>R5</w:t>
        </w:r>
        <w:r w:rsidR="002E5EA3" w:rsidRPr="002E5EA3">
          <w:rPr>
            <w:b/>
            <w:i/>
            <w:noProof/>
            <w:sz w:val="28"/>
          </w:rPr>
          <w:t>-231913</w:t>
        </w:r>
      </w:fldSimple>
    </w:p>
    <w:p w14:paraId="6EDC5F1E" w14:textId="77777777" w:rsidR="001D0D8B" w:rsidRPr="00A533CF" w:rsidRDefault="003D4FAD" w:rsidP="001D0D8B">
      <w:pPr>
        <w:pStyle w:val="CRCoverPage"/>
        <w:outlineLvl w:val="0"/>
        <w:rPr>
          <w:b/>
          <w:noProof/>
          <w:sz w:val="24"/>
        </w:rPr>
      </w:pPr>
      <w:fldSimple w:instr=" DOCPROPERTY  Location  \* MERGEFORMAT ">
        <w:r w:rsidR="001D0D8B" w:rsidRPr="00A533CF">
          <w:rPr>
            <w:b/>
            <w:noProof/>
            <w:sz w:val="24"/>
          </w:rPr>
          <w:t>Athens</w:t>
        </w:r>
      </w:fldSimple>
      <w:r w:rsidR="001D0D8B" w:rsidRPr="00A533CF">
        <w:rPr>
          <w:b/>
          <w:noProof/>
          <w:sz w:val="24"/>
        </w:rPr>
        <w:t xml:space="preserve">, </w:t>
      </w:r>
      <w:fldSimple w:instr=" DOCPROPERTY  Country  \* MERGEFORMAT ">
        <w:r w:rsidR="001D0D8B" w:rsidRPr="00A533CF">
          <w:rPr>
            <w:b/>
            <w:noProof/>
            <w:sz w:val="24"/>
          </w:rPr>
          <w:t>Greece</w:t>
        </w:r>
      </w:fldSimple>
      <w:r w:rsidR="001D0D8B" w:rsidRPr="00A533CF">
        <w:rPr>
          <w:b/>
          <w:noProof/>
          <w:sz w:val="24"/>
        </w:rPr>
        <w:t xml:space="preserve">, </w:t>
      </w:r>
      <w:fldSimple w:instr=" DOCPROPERTY  StartDate  \* MERGEFORMAT ">
        <w:r w:rsidR="001D0D8B" w:rsidRPr="00A533CF">
          <w:rPr>
            <w:b/>
            <w:noProof/>
            <w:sz w:val="24"/>
          </w:rPr>
          <w:t>27th Feb 2023</w:t>
        </w:r>
      </w:fldSimple>
      <w:r w:rsidR="001D0D8B" w:rsidRPr="00A533CF">
        <w:rPr>
          <w:b/>
          <w:noProof/>
          <w:sz w:val="24"/>
        </w:rPr>
        <w:t xml:space="preserve"> - </w:t>
      </w:r>
      <w:fldSimple w:instr=" DOCPROPERTY  EndDate  \* MERGEFORMAT ">
        <w:r w:rsidR="001D0D8B" w:rsidRPr="00A533CF">
          <w:rPr>
            <w:b/>
            <w:noProof/>
            <w:sz w:val="24"/>
          </w:rPr>
          <w:t>3rd Mar 2023</w:t>
        </w:r>
      </w:fldSimple>
    </w:p>
    <w:p w14:paraId="53C6F2D2" w14:textId="77777777" w:rsidR="00B16FE2" w:rsidRPr="00A533CF" w:rsidRDefault="00B16FE2"/>
    <w:p w14:paraId="1DB4C698" w14:textId="66CB81B2" w:rsidR="00BC5046" w:rsidRPr="00A533CF" w:rsidRDefault="00BC5046" w:rsidP="00BC5046">
      <w:pPr>
        <w:pStyle w:val="CH"/>
        <w:rPr>
          <w:b w:val="0"/>
          <w:lang w:val="en-US"/>
        </w:rPr>
      </w:pPr>
      <w:r w:rsidRPr="00A533CF">
        <w:rPr>
          <w:lang w:val="en-US"/>
        </w:rPr>
        <w:t>Agenda item:</w:t>
      </w:r>
      <w:r w:rsidRPr="00A533CF">
        <w:rPr>
          <w:lang w:val="en-US"/>
        </w:rPr>
        <w:tab/>
        <w:t>6.3.33.10</w:t>
      </w:r>
      <w:bookmarkStart w:id="1" w:name="_GoBack"/>
      <w:bookmarkEnd w:id="1"/>
    </w:p>
    <w:p w14:paraId="3B3384A5" w14:textId="35E8377D" w:rsidR="00BC5046" w:rsidRPr="00A533CF" w:rsidRDefault="00BC5046" w:rsidP="00BC5046">
      <w:pPr>
        <w:pStyle w:val="CH"/>
        <w:rPr>
          <w:b w:val="0"/>
          <w:lang w:val="en-US"/>
        </w:rPr>
      </w:pPr>
      <w:r w:rsidRPr="00A533CF">
        <w:rPr>
          <w:lang w:val="en-US"/>
        </w:rPr>
        <w:t>Source:</w:t>
      </w:r>
      <w:r w:rsidRPr="00A533CF">
        <w:rPr>
          <w:lang w:val="en-US"/>
        </w:rPr>
        <w:tab/>
        <w:t>NIST</w:t>
      </w:r>
    </w:p>
    <w:p w14:paraId="42747619" w14:textId="5643AD50" w:rsidR="00BC5046" w:rsidRPr="00A533CF" w:rsidRDefault="00BC5046" w:rsidP="00BC5046">
      <w:pPr>
        <w:pStyle w:val="CH"/>
        <w:ind w:left="2268" w:hanging="2268"/>
        <w:rPr>
          <w:lang w:val="en-US"/>
        </w:rPr>
      </w:pPr>
      <w:r w:rsidRPr="00A533CF">
        <w:rPr>
          <w:lang w:val="en-US"/>
        </w:rPr>
        <w:t>Title:</w:t>
      </w:r>
      <w:r w:rsidRPr="00A533CF">
        <w:rPr>
          <w:lang w:val="en-US"/>
        </w:rPr>
        <w:tab/>
        <w:t>Discussion document for draft TS 36.579-9</w:t>
      </w:r>
    </w:p>
    <w:p w14:paraId="08E373DA" w14:textId="23EBD85B" w:rsidR="00BC5046" w:rsidRPr="00A533CF" w:rsidRDefault="00BC5046" w:rsidP="00BC5046">
      <w:pPr>
        <w:pStyle w:val="CH"/>
        <w:rPr>
          <w:lang w:val="en-US"/>
        </w:rPr>
      </w:pPr>
      <w:r w:rsidRPr="00A533CF">
        <w:rPr>
          <w:lang w:val="en-US"/>
        </w:rPr>
        <w:t>WI/SI:</w:t>
      </w:r>
      <w:r w:rsidRPr="00A533CF">
        <w:rPr>
          <w:lang w:val="en-US"/>
        </w:rPr>
        <w:tab/>
      </w:r>
      <w:r w:rsidR="00F3031F" w:rsidRPr="00A533CF">
        <w:rPr>
          <w:lang w:val="en-US"/>
        </w:rPr>
        <w:t>MCProtoc16_enh2MCPTT_eMCData2-ConTest</w:t>
      </w:r>
    </w:p>
    <w:p w14:paraId="18E032B6" w14:textId="45F85AE3" w:rsidR="00BC5046" w:rsidRPr="00A533CF" w:rsidRDefault="00BC5046" w:rsidP="00BC5046">
      <w:pPr>
        <w:pStyle w:val="CH"/>
        <w:rPr>
          <w:b w:val="0"/>
          <w:lang w:val="en-US"/>
        </w:rPr>
      </w:pPr>
      <w:r w:rsidRPr="00A533CF">
        <w:rPr>
          <w:lang w:val="en-US"/>
        </w:rPr>
        <w:t>Release:</w:t>
      </w:r>
      <w:r w:rsidRPr="00A533CF">
        <w:rPr>
          <w:lang w:val="en-US"/>
        </w:rPr>
        <w:tab/>
        <w:t>Rel-1</w:t>
      </w:r>
      <w:r w:rsidR="00091015" w:rsidRPr="00A533CF">
        <w:rPr>
          <w:lang w:val="en-US"/>
        </w:rPr>
        <w:t>6</w:t>
      </w:r>
    </w:p>
    <w:p w14:paraId="6C0632A7" w14:textId="12D2A57D" w:rsidR="00BC5046" w:rsidRPr="00A533CF" w:rsidRDefault="00BC5046" w:rsidP="00BC5046">
      <w:pPr>
        <w:pStyle w:val="CH"/>
        <w:rPr>
          <w:lang w:val="en-US"/>
        </w:rPr>
      </w:pPr>
      <w:r w:rsidRPr="00A533CF">
        <w:rPr>
          <w:lang w:val="en-US"/>
        </w:rPr>
        <w:t>Document for:</w:t>
      </w:r>
      <w:r w:rsidRPr="00A533CF">
        <w:rPr>
          <w:lang w:val="en-US"/>
        </w:rPr>
        <w:tab/>
      </w:r>
      <w:r w:rsidR="00091015" w:rsidRPr="00A533CF">
        <w:rPr>
          <w:lang w:val="en-US"/>
        </w:rPr>
        <w:t>Approval</w:t>
      </w:r>
    </w:p>
    <w:p w14:paraId="432D1B8F" w14:textId="77777777" w:rsidR="00B16FE2" w:rsidRPr="00A533CF" w:rsidRDefault="00B16FE2"/>
    <w:p w14:paraId="3942DD38" w14:textId="7B05046D" w:rsidR="00B16FE2" w:rsidRPr="00A533CF" w:rsidRDefault="00B16FE2">
      <w:r w:rsidRPr="00A533CF">
        <w:br w:type="page"/>
      </w:r>
    </w:p>
    <w:tbl>
      <w:tblPr>
        <w:tblW w:w="10423" w:type="dxa"/>
        <w:tblLook w:val="04A0" w:firstRow="1" w:lastRow="0" w:firstColumn="1" w:lastColumn="0" w:noHBand="0" w:noVBand="1"/>
      </w:tblPr>
      <w:tblGrid>
        <w:gridCol w:w="10423"/>
      </w:tblGrid>
      <w:tr w:rsidR="007D1FD7" w:rsidRPr="00A533CF" w14:paraId="7500E83E" w14:textId="77777777" w:rsidTr="00010196">
        <w:trPr>
          <w:cantSplit/>
        </w:trPr>
        <w:tc>
          <w:tcPr>
            <w:tcW w:w="10423" w:type="dxa"/>
            <w:shd w:val="clear" w:color="auto" w:fill="auto"/>
          </w:tcPr>
          <w:p w14:paraId="0289A162" w14:textId="73C4B2F4" w:rsidR="007D1FD7" w:rsidRPr="00A533CF" w:rsidRDefault="007D1FD7" w:rsidP="00010196">
            <w:pPr>
              <w:pStyle w:val="ZA"/>
              <w:framePr w:w="0" w:hRule="auto" w:wrap="auto" w:vAnchor="margin" w:hAnchor="text" w:yAlign="inline"/>
            </w:pPr>
            <w:r w:rsidRPr="00A533CF">
              <w:rPr>
                <w:sz w:val="64"/>
              </w:rPr>
              <w:lastRenderedPageBreak/>
              <w:t xml:space="preserve">3GPP </w:t>
            </w:r>
            <w:bookmarkStart w:id="2" w:name="specType1"/>
            <w:r w:rsidRPr="00A533CF">
              <w:rPr>
                <w:sz w:val="64"/>
              </w:rPr>
              <w:t>TS</w:t>
            </w:r>
            <w:bookmarkEnd w:id="2"/>
            <w:r w:rsidRPr="00A533CF">
              <w:rPr>
                <w:sz w:val="64"/>
              </w:rPr>
              <w:t xml:space="preserve"> </w:t>
            </w:r>
            <w:bookmarkStart w:id="3" w:name="specNumber"/>
            <w:r w:rsidRPr="00A533CF">
              <w:rPr>
                <w:sz w:val="64"/>
              </w:rPr>
              <w:t>36.579-</w:t>
            </w:r>
            <w:bookmarkEnd w:id="3"/>
            <w:r w:rsidRPr="00A533CF">
              <w:rPr>
                <w:sz w:val="64"/>
              </w:rPr>
              <w:t xml:space="preserve">9 </w:t>
            </w:r>
            <w:r w:rsidRPr="00A533CF">
              <w:t xml:space="preserve">V0.0.1 </w:t>
            </w:r>
            <w:r w:rsidRPr="00A533CF">
              <w:rPr>
                <w:sz w:val="32"/>
              </w:rPr>
              <w:t>(</w:t>
            </w:r>
            <w:bookmarkStart w:id="4" w:name="issueDate"/>
            <w:r w:rsidRPr="00A533CF">
              <w:rPr>
                <w:sz w:val="32"/>
              </w:rPr>
              <w:t>2023-</w:t>
            </w:r>
            <w:bookmarkEnd w:id="4"/>
            <w:r w:rsidRPr="00A533CF">
              <w:rPr>
                <w:sz w:val="32"/>
              </w:rPr>
              <w:t>03)</w:t>
            </w:r>
          </w:p>
        </w:tc>
      </w:tr>
      <w:tr w:rsidR="007D1FD7" w:rsidRPr="00A533CF" w14:paraId="59ADDA63" w14:textId="77777777" w:rsidTr="007D1FD7">
        <w:trPr>
          <w:cantSplit/>
          <w:trHeight w:hRule="exact" w:val="1134"/>
        </w:trPr>
        <w:tc>
          <w:tcPr>
            <w:tcW w:w="10423" w:type="dxa"/>
            <w:shd w:val="clear" w:color="auto" w:fill="auto"/>
          </w:tcPr>
          <w:p w14:paraId="3EDA82D8" w14:textId="77777777" w:rsidR="007D1FD7" w:rsidRPr="00A533CF" w:rsidRDefault="007D1FD7" w:rsidP="00010196">
            <w:pPr>
              <w:pStyle w:val="ZB"/>
              <w:framePr w:w="0" w:hRule="auto" w:wrap="auto" w:vAnchor="margin" w:hAnchor="text" w:yAlign="inline"/>
            </w:pPr>
            <w:r w:rsidRPr="00A533CF">
              <w:t xml:space="preserve">Technical </w:t>
            </w:r>
            <w:bookmarkStart w:id="5" w:name="spectype2"/>
            <w:r w:rsidRPr="00A533CF">
              <w:t>Specification</w:t>
            </w:r>
            <w:bookmarkEnd w:id="5"/>
          </w:p>
          <w:p w14:paraId="5FDA6DA9" w14:textId="77777777" w:rsidR="007D1FD7" w:rsidRPr="00A533CF" w:rsidRDefault="007D1FD7" w:rsidP="00010196">
            <w:pPr>
              <w:pStyle w:val="Guidance"/>
            </w:pPr>
            <w:r w:rsidRPr="00A533CF">
              <w:br/>
            </w:r>
            <w:r w:rsidRPr="00A533CF">
              <w:br/>
            </w:r>
          </w:p>
        </w:tc>
      </w:tr>
      <w:tr w:rsidR="007D1FD7" w:rsidRPr="00A533CF" w14:paraId="35B517F3" w14:textId="77777777" w:rsidTr="007D1FD7">
        <w:trPr>
          <w:cantSplit/>
          <w:trHeight w:hRule="exact" w:val="3686"/>
        </w:trPr>
        <w:tc>
          <w:tcPr>
            <w:tcW w:w="10423" w:type="dxa"/>
            <w:shd w:val="clear" w:color="auto" w:fill="auto"/>
          </w:tcPr>
          <w:p w14:paraId="7D9FFAAD" w14:textId="77777777" w:rsidR="007D1FD7" w:rsidRPr="00A533CF" w:rsidRDefault="007D1FD7" w:rsidP="00010196">
            <w:pPr>
              <w:pStyle w:val="ZT"/>
              <w:framePr w:wrap="auto" w:hAnchor="text" w:yAlign="inline"/>
            </w:pPr>
            <w:r w:rsidRPr="00A533CF">
              <w:t>3rd Generation Partnership Project;</w:t>
            </w:r>
          </w:p>
          <w:p w14:paraId="7D60C291" w14:textId="77777777" w:rsidR="007D1FD7" w:rsidRPr="00A533CF" w:rsidRDefault="007D1FD7" w:rsidP="00010196">
            <w:pPr>
              <w:pStyle w:val="ZT"/>
              <w:framePr w:wrap="auto" w:hAnchor="text" w:yAlign="inline"/>
            </w:pPr>
            <w:r w:rsidRPr="00A533CF">
              <w:t xml:space="preserve">Technical Specification Group </w:t>
            </w:r>
            <w:bookmarkStart w:id="6" w:name="specTitle"/>
            <w:r w:rsidRPr="00A533CF">
              <w:t>Radio Access Network;</w:t>
            </w:r>
          </w:p>
          <w:bookmarkEnd w:id="6"/>
          <w:p w14:paraId="04154178" w14:textId="77777777" w:rsidR="007D1FD7" w:rsidRPr="00A533CF" w:rsidRDefault="007D1FD7" w:rsidP="00010196">
            <w:pPr>
              <w:pStyle w:val="ZT"/>
              <w:framePr w:wrap="auto" w:hAnchor="text" w:yAlign="inline"/>
            </w:pPr>
            <w:r w:rsidRPr="00A533CF">
              <w:t>Mission Critical (MC) services over LTE;</w:t>
            </w:r>
          </w:p>
          <w:p w14:paraId="240A93F9" w14:textId="77777777" w:rsidR="007D1FD7" w:rsidRPr="00A533CF" w:rsidRDefault="007D1FD7" w:rsidP="007D1FD7">
            <w:pPr>
              <w:pStyle w:val="ZT"/>
              <w:framePr w:wrap="notBeside"/>
            </w:pPr>
            <w:r w:rsidRPr="00A533CF">
              <w:t>Part 9: Mission Critical Data (</w:t>
            </w:r>
            <w:proofErr w:type="spellStart"/>
            <w:r w:rsidRPr="00A533CF">
              <w:t>MCData</w:t>
            </w:r>
            <w:proofErr w:type="spellEnd"/>
            <w:r w:rsidRPr="00A533CF">
              <w:t>) Server Application conformance specification</w:t>
            </w:r>
          </w:p>
          <w:p w14:paraId="699C8C09" w14:textId="44DB7E6A" w:rsidR="007D1FD7" w:rsidRPr="00A533CF" w:rsidRDefault="007D1FD7" w:rsidP="007D1FD7">
            <w:pPr>
              <w:pStyle w:val="ZT"/>
              <w:framePr w:wrap="auto" w:hAnchor="text" w:yAlign="inline"/>
              <w:rPr>
                <w:i/>
                <w:sz w:val="28"/>
              </w:rPr>
            </w:pPr>
            <w:r w:rsidRPr="00A533CF">
              <w:t>(Release 16)</w:t>
            </w:r>
          </w:p>
        </w:tc>
      </w:tr>
      <w:tr w:rsidR="007D1FD7" w:rsidRPr="00A533CF" w14:paraId="537DE4F5" w14:textId="77777777" w:rsidTr="007D1FD7">
        <w:trPr>
          <w:cantSplit/>
        </w:trPr>
        <w:tc>
          <w:tcPr>
            <w:tcW w:w="10423" w:type="dxa"/>
            <w:shd w:val="clear" w:color="auto" w:fill="auto"/>
          </w:tcPr>
          <w:p w14:paraId="7F64A794" w14:textId="77777777" w:rsidR="007D1FD7" w:rsidRPr="00A533CF" w:rsidRDefault="007D1FD7" w:rsidP="00010196">
            <w:pPr>
              <w:pStyle w:val="TAR"/>
            </w:pPr>
            <w:r w:rsidRPr="00A533CF">
              <w:tab/>
            </w:r>
          </w:p>
        </w:tc>
      </w:tr>
      <w:tr w:rsidR="007D1FD7" w:rsidRPr="00A533CF" w14:paraId="3B84C2C7" w14:textId="77777777" w:rsidTr="007D1FD7">
        <w:trPr>
          <w:cantSplit/>
          <w:trHeight w:hRule="exact" w:val="5783"/>
        </w:trPr>
        <w:tc>
          <w:tcPr>
            <w:tcW w:w="10423" w:type="dxa"/>
            <w:shd w:val="clear" w:color="auto" w:fill="auto"/>
          </w:tcPr>
          <w:p w14:paraId="1FC55F27" w14:textId="7259DD44" w:rsidR="007D1FD7" w:rsidRPr="00A533CF" w:rsidRDefault="007D1FD7" w:rsidP="00010196">
            <w:pPr>
              <w:pStyle w:val="ZU"/>
              <w:framePr w:w="0" w:wrap="auto" w:vAnchor="margin" w:hAnchor="text" w:yAlign="inline"/>
              <w:tabs>
                <w:tab w:val="right" w:pos="10206"/>
              </w:tabs>
              <w:jc w:val="left"/>
              <w:rPr>
                <w:noProof w:val="0"/>
              </w:rPr>
            </w:pPr>
            <w:bookmarkStart w:id="7" w:name="_Hlk99699974"/>
            <w:bookmarkEnd w:id="7"/>
            <w:r w:rsidRPr="00A533CF">
              <w:rPr>
                <w:i/>
                <w:lang w:val="en-US"/>
              </w:rPr>
              <w:drawing>
                <wp:inline distT="0" distB="0" distL="0" distR="0" wp14:anchorId="0FE37DFA" wp14:editId="2564A5CE">
                  <wp:extent cx="1304925" cy="1038225"/>
                  <wp:effectExtent l="0" t="0" r="9525" b="9525"/>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925" cy="1038225"/>
                          </a:xfrm>
                          <a:prstGeom prst="rect">
                            <a:avLst/>
                          </a:prstGeom>
                          <a:noFill/>
                          <a:ln>
                            <a:noFill/>
                          </a:ln>
                        </pic:spPr>
                      </pic:pic>
                    </a:graphicData>
                  </a:graphic>
                </wp:inline>
              </w:drawing>
            </w:r>
            <w:r w:rsidRPr="00A533CF">
              <w:rPr>
                <w:noProof w:val="0"/>
              </w:rPr>
              <w:tab/>
            </w:r>
            <w:r w:rsidRPr="00A533CF">
              <w:rPr>
                <w:lang w:val="en-US"/>
              </w:rPr>
              <w:drawing>
                <wp:inline distT="0" distB="0" distL="0" distR="0" wp14:anchorId="21399C57" wp14:editId="3A2F7A8A">
                  <wp:extent cx="1628775" cy="942975"/>
                  <wp:effectExtent l="0" t="0" r="9525" b="9525"/>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p w14:paraId="71E00DF7" w14:textId="77777777" w:rsidR="007D1FD7" w:rsidRPr="00A533CF" w:rsidRDefault="007D1FD7" w:rsidP="00010196">
            <w:pPr>
              <w:pStyle w:val="TAL"/>
            </w:pPr>
          </w:p>
        </w:tc>
      </w:tr>
      <w:tr w:rsidR="007D1FD7" w:rsidRPr="00A533CF" w14:paraId="4B517ADE" w14:textId="77777777" w:rsidTr="007D1FD7">
        <w:trPr>
          <w:cantSplit/>
          <w:trHeight w:hRule="exact" w:val="964"/>
        </w:trPr>
        <w:tc>
          <w:tcPr>
            <w:tcW w:w="10423" w:type="dxa"/>
            <w:shd w:val="clear" w:color="auto" w:fill="auto"/>
          </w:tcPr>
          <w:p w14:paraId="6F31247B" w14:textId="77777777" w:rsidR="007D1FD7" w:rsidRPr="00A533CF" w:rsidRDefault="007D1FD7" w:rsidP="00010196">
            <w:pPr>
              <w:rPr>
                <w:sz w:val="16"/>
                <w:szCs w:val="16"/>
              </w:rPr>
            </w:pPr>
            <w:r w:rsidRPr="00A533CF">
              <w:rPr>
                <w:sz w:val="16"/>
                <w:szCs w:val="16"/>
              </w:rPr>
              <w:t>The present document has been developed within the 3rd Generation Partnership Project (3GPP</w:t>
            </w:r>
            <w:r w:rsidRPr="00A533CF">
              <w:rPr>
                <w:sz w:val="16"/>
                <w:szCs w:val="16"/>
                <w:vertAlign w:val="superscript"/>
              </w:rPr>
              <w:t xml:space="preserve"> TM</w:t>
            </w:r>
            <w:r w:rsidRPr="00A533CF">
              <w:rPr>
                <w:sz w:val="16"/>
                <w:szCs w:val="16"/>
              </w:rPr>
              <w:t>) and may be further elaborated for the purposes of 3GPP.</w:t>
            </w:r>
            <w:r w:rsidRPr="00A533CF">
              <w:rPr>
                <w:sz w:val="16"/>
                <w:szCs w:val="16"/>
              </w:rPr>
              <w:br/>
              <w:t>The present document has not been subject to any approval process by the 3GPP</w:t>
            </w:r>
            <w:r w:rsidRPr="00A533CF">
              <w:rPr>
                <w:sz w:val="16"/>
                <w:szCs w:val="16"/>
                <w:vertAlign w:val="superscript"/>
              </w:rPr>
              <w:t xml:space="preserve"> </w:t>
            </w:r>
            <w:r w:rsidRPr="00A533CF">
              <w:rPr>
                <w:sz w:val="16"/>
                <w:szCs w:val="16"/>
              </w:rPr>
              <w:t>Organizational Partners and shall not be implemented.</w:t>
            </w:r>
            <w:r w:rsidRPr="00A533CF">
              <w:rPr>
                <w:sz w:val="16"/>
                <w:szCs w:val="16"/>
              </w:rPr>
              <w:br/>
              <w:t>This Specification is provided for future development work within 3GPP</w:t>
            </w:r>
            <w:r w:rsidRPr="00A533CF">
              <w:rPr>
                <w:sz w:val="16"/>
                <w:szCs w:val="16"/>
                <w:vertAlign w:val="superscript"/>
              </w:rPr>
              <w:t xml:space="preserve"> </w:t>
            </w:r>
            <w:r w:rsidRPr="00A533CF">
              <w:rPr>
                <w:sz w:val="16"/>
                <w:szCs w:val="16"/>
              </w:rPr>
              <w:t>only. The Organizational Partners accept no liability for any use of this Specification.</w:t>
            </w:r>
            <w:r w:rsidRPr="00A533CF">
              <w:rPr>
                <w:sz w:val="16"/>
                <w:szCs w:val="16"/>
              </w:rPr>
              <w:br/>
              <w:t>Specifications and Reports for implementation of the 3GPP</w:t>
            </w:r>
            <w:r w:rsidRPr="00A533CF">
              <w:rPr>
                <w:sz w:val="16"/>
                <w:szCs w:val="16"/>
                <w:vertAlign w:val="superscript"/>
              </w:rPr>
              <w:t xml:space="preserve"> TM</w:t>
            </w:r>
            <w:r w:rsidRPr="00A533CF">
              <w:rPr>
                <w:sz w:val="16"/>
                <w:szCs w:val="16"/>
              </w:rPr>
              <w:t xml:space="preserve"> system should be obtained via the 3GPP Organizational Partners' Publications Offices.</w:t>
            </w:r>
          </w:p>
        </w:tc>
      </w:tr>
    </w:tbl>
    <w:p w14:paraId="0A87B68C" w14:textId="77777777" w:rsidR="007D1FD7" w:rsidRPr="00A533CF" w:rsidRDefault="007D1FD7"/>
    <w:p w14:paraId="62A41910" w14:textId="77777777" w:rsidR="00080512" w:rsidRPr="00A533CF" w:rsidRDefault="00080512">
      <w:pPr>
        <w:sectPr w:rsidR="00080512" w:rsidRPr="00A533CF" w:rsidSect="007D1F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A533CF" w14:paraId="779AAB31" w14:textId="77777777" w:rsidTr="00133525">
        <w:trPr>
          <w:trHeight w:hRule="exact" w:val="5670"/>
        </w:trPr>
        <w:tc>
          <w:tcPr>
            <w:tcW w:w="10423" w:type="dxa"/>
            <w:shd w:val="clear" w:color="auto" w:fill="auto"/>
          </w:tcPr>
          <w:p w14:paraId="4C627120" w14:textId="77777777" w:rsidR="00E16509" w:rsidRPr="00A533CF" w:rsidRDefault="00E16509" w:rsidP="00E16509">
            <w:pPr>
              <w:pStyle w:val="Guidance"/>
            </w:pPr>
            <w:bookmarkStart w:id="9" w:name="page2"/>
          </w:p>
        </w:tc>
      </w:tr>
      <w:tr w:rsidR="00E16509" w:rsidRPr="00A533CF" w14:paraId="7A3B3A7F" w14:textId="77777777" w:rsidTr="00C074DD">
        <w:trPr>
          <w:trHeight w:hRule="exact" w:val="5387"/>
        </w:trPr>
        <w:tc>
          <w:tcPr>
            <w:tcW w:w="10423" w:type="dxa"/>
            <w:shd w:val="clear" w:color="auto" w:fill="auto"/>
          </w:tcPr>
          <w:p w14:paraId="03A67D73" w14:textId="77777777" w:rsidR="00E16509" w:rsidRPr="00A533CF" w:rsidRDefault="00E16509" w:rsidP="00133525">
            <w:pPr>
              <w:pStyle w:val="FP"/>
              <w:spacing w:after="240"/>
              <w:ind w:left="2835" w:right="2835"/>
              <w:jc w:val="center"/>
              <w:rPr>
                <w:rFonts w:ascii="Arial" w:hAnsi="Arial"/>
                <w:b/>
                <w:i/>
              </w:rPr>
            </w:pPr>
            <w:bookmarkStart w:id="10" w:name="coords3gpp"/>
            <w:r w:rsidRPr="00A533CF">
              <w:rPr>
                <w:rFonts w:ascii="Arial" w:hAnsi="Arial"/>
                <w:b/>
                <w:i/>
              </w:rPr>
              <w:t>3GPP</w:t>
            </w:r>
          </w:p>
          <w:p w14:paraId="252767FD" w14:textId="77777777" w:rsidR="00E16509" w:rsidRPr="00A533CF" w:rsidRDefault="00E16509" w:rsidP="00133525">
            <w:pPr>
              <w:pStyle w:val="FP"/>
              <w:pBdr>
                <w:bottom w:val="single" w:sz="6" w:space="1" w:color="auto"/>
              </w:pBdr>
              <w:ind w:left="2835" w:right="2835"/>
              <w:jc w:val="center"/>
            </w:pPr>
            <w:r w:rsidRPr="00A533CF">
              <w:t>Postal address</w:t>
            </w:r>
          </w:p>
          <w:p w14:paraId="73CD2C20" w14:textId="77777777" w:rsidR="00E16509" w:rsidRPr="00A533CF" w:rsidRDefault="00E16509" w:rsidP="00133525">
            <w:pPr>
              <w:pStyle w:val="FP"/>
              <w:ind w:left="2835" w:right="2835"/>
              <w:jc w:val="center"/>
              <w:rPr>
                <w:rFonts w:ascii="Arial" w:hAnsi="Arial"/>
                <w:sz w:val="18"/>
              </w:rPr>
            </w:pPr>
          </w:p>
          <w:p w14:paraId="2122B1F3" w14:textId="77777777" w:rsidR="00E16509" w:rsidRPr="00A533CF" w:rsidRDefault="00E16509" w:rsidP="00133525">
            <w:pPr>
              <w:pStyle w:val="FP"/>
              <w:pBdr>
                <w:bottom w:val="single" w:sz="6" w:space="1" w:color="auto"/>
              </w:pBdr>
              <w:spacing w:before="240"/>
              <w:ind w:left="2835" w:right="2835"/>
              <w:jc w:val="center"/>
            </w:pPr>
            <w:r w:rsidRPr="00A533CF">
              <w:t>3GPP support office address</w:t>
            </w:r>
          </w:p>
          <w:p w14:paraId="4B118786" w14:textId="77777777" w:rsidR="00E16509" w:rsidRPr="00A533CF" w:rsidRDefault="00E16509" w:rsidP="00133525">
            <w:pPr>
              <w:pStyle w:val="FP"/>
              <w:ind w:left="2835" w:right="2835"/>
              <w:jc w:val="center"/>
              <w:rPr>
                <w:rFonts w:ascii="Arial" w:hAnsi="Arial"/>
                <w:sz w:val="18"/>
                <w:lang w:val="fr-FR"/>
              </w:rPr>
            </w:pPr>
            <w:r w:rsidRPr="00A533CF">
              <w:rPr>
                <w:rFonts w:ascii="Arial" w:hAnsi="Arial"/>
                <w:sz w:val="18"/>
                <w:lang w:val="fr-FR"/>
              </w:rPr>
              <w:t>650 Route des Lucioles - Sophia Antipolis</w:t>
            </w:r>
          </w:p>
          <w:p w14:paraId="7A890E1F" w14:textId="77777777" w:rsidR="00E16509" w:rsidRPr="00A533CF" w:rsidRDefault="00E16509" w:rsidP="00133525">
            <w:pPr>
              <w:pStyle w:val="FP"/>
              <w:ind w:left="2835" w:right="2835"/>
              <w:jc w:val="center"/>
              <w:rPr>
                <w:rFonts w:ascii="Arial" w:hAnsi="Arial"/>
                <w:sz w:val="18"/>
                <w:lang w:val="fr-FR"/>
              </w:rPr>
            </w:pPr>
            <w:r w:rsidRPr="00A533CF">
              <w:rPr>
                <w:rFonts w:ascii="Arial" w:hAnsi="Arial"/>
                <w:sz w:val="18"/>
                <w:lang w:val="fr-FR"/>
              </w:rPr>
              <w:t>Valbonne - FRANCE</w:t>
            </w:r>
          </w:p>
          <w:p w14:paraId="76EFB16C" w14:textId="77777777" w:rsidR="00E16509" w:rsidRPr="00A533CF" w:rsidRDefault="00E16509" w:rsidP="00133525">
            <w:pPr>
              <w:pStyle w:val="FP"/>
              <w:spacing w:after="20"/>
              <w:ind w:left="2835" w:right="2835"/>
              <w:jc w:val="center"/>
              <w:rPr>
                <w:rFonts w:ascii="Arial" w:hAnsi="Arial"/>
                <w:sz w:val="18"/>
              </w:rPr>
            </w:pPr>
            <w:r w:rsidRPr="00A533CF">
              <w:rPr>
                <w:rFonts w:ascii="Arial" w:hAnsi="Arial"/>
                <w:sz w:val="18"/>
              </w:rPr>
              <w:t>Tel.: +33 4 92 94 42 00 Fax: +33 4 93 65 47 16</w:t>
            </w:r>
          </w:p>
          <w:p w14:paraId="6476674E" w14:textId="77777777" w:rsidR="00E16509" w:rsidRPr="00A533CF" w:rsidRDefault="00E16509" w:rsidP="00133525">
            <w:pPr>
              <w:pStyle w:val="FP"/>
              <w:pBdr>
                <w:bottom w:val="single" w:sz="6" w:space="1" w:color="auto"/>
              </w:pBdr>
              <w:spacing w:before="240"/>
              <w:ind w:left="2835" w:right="2835"/>
              <w:jc w:val="center"/>
            </w:pPr>
            <w:r w:rsidRPr="00A533CF">
              <w:t>Internet</w:t>
            </w:r>
          </w:p>
          <w:p w14:paraId="2D660AE8" w14:textId="77777777" w:rsidR="00E16509" w:rsidRPr="00A533CF" w:rsidRDefault="00E16509" w:rsidP="00133525">
            <w:pPr>
              <w:pStyle w:val="FP"/>
              <w:ind w:left="2835" w:right="2835"/>
              <w:jc w:val="center"/>
              <w:rPr>
                <w:rFonts w:ascii="Arial" w:hAnsi="Arial"/>
                <w:sz w:val="18"/>
              </w:rPr>
            </w:pPr>
            <w:r w:rsidRPr="00A533CF">
              <w:rPr>
                <w:rFonts w:ascii="Arial" w:hAnsi="Arial"/>
                <w:sz w:val="18"/>
              </w:rPr>
              <w:t>http://www.3gpp.org</w:t>
            </w:r>
            <w:bookmarkEnd w:id="10"/>
          </w:p>
          <w:p w14:paraId="3EBD2B84" w14:textId="77777777" w:rsidR="00E16509" w:rsidRPr="00A533CF" w:rsidRDefault="00E16509" w:rsidP="00133525"/>
        </w:tc>
      </w:tr>
      <w:tr w:rsidR="00E16509" w:rsidRPr="00A533CF" w14:paraId="1D69F471" w14:textId="77777777" w:rsidTr="00C074DD">
        <w:tc>
          <w:tcPr>
            <w:tcW w:w="10423" w:type="dxa"/>
            <w:shd w:val="clear" w:color="auto" w:fill="auto"/>
            <w:vAlign w:val="bottom"/>
          </w:tcPr>
          <w:p w14:paraId="4D400848" w14:textId="77777777" w:rsidR="00E16509" w:rsidRPr="00A533CF" w:rsidRDefault="00E16509" w:rsidP="00133525">
            <w:pPr>
              <w:pStyle w:val="FP"/>
              <w:pBdr>
                <w:bottom w:val="single" w:sz="6" w:space="1" w:color="auto"/>
              </w:pBdr>
              <w:spacing w:after="240"/>
              <w:jc w:val="center"/>
              <w:rPr>
                <w:rFonts w:ascii="Arial" w:hAnsi="Arial"/>
                <w:b/>
                <w:i/>
                <w:noProof/>
              </w:rPr>
            </w:pPr>
            <w:bookmarkStart w:id="11" w:name="copyrightNotification"/>
            <w:r w:rsidRPr="00A533CF">
              <w:rPr>
                <w:rFonts w:ascii="Arial" w:hAnsi="Arial"/>
                <w:b/>
                <w:i/>
                <w:noProof/>
              </w:rPr>
              <w:t>Copyright Notification</w:t>
            </w:r>
          </w:p>
          <w:p w14:paraId="2C8A8C99" w14:textId="77777777" w:rsidR="00E16509" w:rsidRPr="00A533CF" w:rsidRDefault="00E16509" w:rsidP="00133525">
            <w:pPr>
              <w:pStyle w:val="FP"/>
              <w:jc w:val="center"/>
              <w:rPr>
                <w:noProof/>
              </w:rPr>
            </w:pPr>
            <w:r w:rsidRPr="00A533CF">
              <w:rPr>
                <w:noProof/>
              </w:rPr>
              <w:t>No part may be reproduced except as authorized by written permission.</w:t>
            </w:r>
            <w:r w:rsidRPr="00A533CF">
              <w:rPr>
                <w:noProof/>
              </w:rPr>
              <w:br/>
              <w:t>The copyright and the foregoing restriction extend to reproduction in all media.</w:t>
            </w:r>
          </w:p>
          <w:p w14:paraId="5A408646" w14:textId="77777777" w:rsidR="00E16509" w:rsidRPr="00A533CF" w:rsidRDefault="00E16509" w:rsidP="00133525">
            <w:pPr>
              <w:pStyle w:val="FP"/>
              <w:jc w:val="center"/>
              <w:rPr>
                <w:noProof/>
              </w:rPr>
            </w:pPr>
          </w:p>
          <w:p w14:paraId="786C0A36" w14:textId="556A3FA2" w:rsidR="00E16509" w:rsidRPr="00A533CF" w:rsidRDefault="00E16509" w:rsidP="00133525">
            <w:pPr>
              <w:pStyle w:val="FP"/>
              <w:jc w:val="center"/>
              <w:rPr>
                <w:noProof/>
                <w:sz w:val="18"/>
              </w:rPr>
            </w:pPr>
            <w:r w:rsidRPr="00A533CF">
              <w:rPr>
                <w:noProof/>
                <w:sz w:val="18"/>
              </w:rPr>
              <w:t xml:space="preserve">© </w:t>
            </w:r>
            <w:bookmarkStart w:id="12" w:name="copyrightDate"/>
            <w:r w:rsidRPr="00A533CF">
              <w:rPr>
                <w:noProof/>
                <w:sz w:val="18"/>
              </w:rPr>
              <w:t>2</w:t>
            </w:r>
            <w:r w:rsidR="008E2D68" w:rsidRPr="00A533CF">
              <w:rPr>
                <w:noProof/>
                <w:sz w:val="18"/>
              </w:rPr>
              <w:t>02</w:t>
            </w:r>
            <w:bookmarkEnd w:id="12"/>
            <w:r w:rsidR="00B607A4" w:rsidRPr="00A533CF">
              <w:rPr>
                <w:noProof/>
                <w:sz w:val="18"/>
              </w:rPr>
              <w:t>3</w:t>
            </w:r>
            <w:r w:rsidRPr="00A533CF">
              <w:rPr>
                <w:noProof/>
                <w:sz w:val="18"/>
              </w:rPr>
              <w:t>, 3GPP Organizational Partners (ARIB, ATIS, CCSA, ETSI, TSDSI, TTA, TTC).</w:t>
            </w:r>
            <w:bookmarkStart w:id="13" w:name="copyrightaddon"/>
            <w:bookmarkEnd w:id="13"/>
          </w:p>
          <w:p w14:paraId="63D0B133" w14:textId="77777777" w:rsidR="00E16509" w:rsidRPr="00A533CF" w:rsidRDefault="00E16509" w:rsidP="00133525">
            <w:pPr>
              <w:pStyle w:val="FP"/>
              <w:jc w:val="center"/>
              <w:rPr>
                <w:noProof/>
                <w:sz w:val="18"/>
              </w:rPr>
            </w:pPr>
            <w:r w:rsidRPr="00A533CF">
              <w:rPr>
                <w:noProof/>
                <w:sz w:val="18"/>
              </w:rPr>
              <w:t>All rights reserved.</w:t>
            </w:r>
          </w:p>
          <w:p w14:paraId="582AEDD5" w14:textId="77777777" w:rsidR="00E16509" w:rsidRPr="00A533CF" w:rsidRDefault="00E16509" w:rsidP="00E16509">
            <w:pPr>
              <w:pStyle w:val="FP"/>
              <w:rPr>
                <w:noProof/>
                <w:sz w:val="18"/>
              </w:rPr>
            </w:pPr>
          </w:p>
          <w:p w14:paraId="01F2EB56" w14:textId="77777777" w:rsidR="00E16509" w:rsidRPr="00A533CF" w:rsidRDefault="00E16509" w:rsidP="00E16509">
            <w:pPr>
              <w:pStyle w:val="FP"/>
              <w:rPr>
                <w:noProof/>
                <w:sz w:val="18"/>
              </w:rPr>
            </w:pPr>
            <w:r w:rsidRPr="00A533CF">
              <w:rPr>
                <w:noProof/>
                <w:sz w:val="18"/>
              </w:rPr>
              <w:t>UMTS™ is a Trade Mark of ETSI registered for the benefit of its members</w:t>
            </w:r>
          </w:p>
          <w:p w14:paraId="5F3AE562" w14:textId="77777777" w:rsidR="00E16509" w:rsidRPr="00A533CF" w:rsidRDefault="00E16509" w:rsidP="00E16509">
            <w:pPr>
              <w:pStyle w:val="FP"/>
              <w:rPr>
                <w:noProof/>
                <w:sz w:val="18"/>
              </w:rPr>
            </w:pPr>
            <w:r w:rsidRPr="00A533CF">
              <w:rPr>
                <w:noProof/>
                <w:sz w:val="18"/>
              </w:rPr>
              <w:t>3GPP™ is a Trade Mark of ETSI registered for the benefit of its Members and of the 3GPP Organizational Partners</w:t>
            </w:r>
            <w:r w:rsidRPr="00A533CF">
              <w:rPr>
                <w:noProof/>
                <w:sz w:val="18"/>
              </w:rPr>
              <w:br/>
              <w:t>LTE™ is a Trade Mark of ETSI registered for the benefit of its Members and of the 3GPP Organizational Partners</w:t>
            </w:r>
          </w:p>
          <w:p w14:paraId="717EC1B5" w14:textId="77777777" w:rsidR="00E16509" w:rsidRPr="00A533CF" w:rsidRDefault="00E16509" w:rsidP="00E16509">
            <w:pPr>
              <w:pStyle w:val="FP"/>
              <w:rPr>
                <w:noProof/>
                <w:sz w:val="18"/>
              </w:rPr>
            </w:pPr>
            <w:r w:rsidRPr="00A533CF">
              <w:rPr>
                <w:noProof/>
                <w:sz w:val="18"/>
              </w:rPr>
              <w:t>GSM® and the GSM logo are registered and owned by the GSM Association</w:t>
            </w:r>
            <w:bookmarkEnd w:id="11"/>
          </w:p>
          <w:p w14:paraId="26DA3D2F" w14:textId="77777777" w:rsidR="00E16509" w:rsidRPr="00A533CF" w:rsidRDefault="00E16509" w:rsidP="00133525"/>
        </w:tc>
      </w:tr>
      <w:bookmarkEnd w:id="9"/>
    </w:tbl>
    <w:p w14:paraId="04D347A8" w14:textId="77777777" w:rsidR="00080512" w:rsidRPr="00A533CF" w:rsidRDefault="00080512">
      <w:pPr>
        <w:pStyle w:val="TT"/>
      </w:pPr>
      <w:r w:rsidRPr="00A533CF">
        <w:br w:type="page"/>
      </w:r>
      <w:bookmarkStart w:id="14" w:name="tableOfContents"/>
      <w:bookmarkEnd w:id="14"/>
      <w:r w:rsidRPr="00A533CF">
        <w:lastRenderedPageBreak/>
        <w:t>Contents</w:t>
      </w:r>
    </w:p>
    <w:p w14:paraId="5669C7E9" w14:textId="576C6306" w:rsidR="009D229D" w:rsidRPr="00A533CF" w:rsidRDefault="004D3578">
      <w:pPr>
        <w:pStyle w:val="TOC1"/>
        <w:rPr>
          <w:rFonts w:asciiTheme="minorHAnsi" w:eastAsiaTheme="minorEastAsia" w:hAnsiTheme="minorHAnsi" w:cstheme="minorBidi"/>
          <w:noProof/>
          <w:szCs w:val="22"/>
          <w:lang w:val="en-US"/>
        </w:rPr>
      </w:pPr>
      <w:r w:rsidRPr="00A533CF">
        <w:fldChar w:fldCharType="begin"/>
      </w:r>
      <w:r w:rsidRPr="00A533CF">
        <w:instrText xml:space="preserve"> TOC \o "1-9" </w:instrText>
      </w:r>
      <w:r w:rsidRPr="00A533CF">
        <w:fldChar w:fldCharType="separate"/>
      </w:r>
      <w:r w:rsidR="009D229D" w:rsidRPr="00A533CF">
        <w:rPr>
          <w:noProof/>
        </w:rPr>
        <w:t>Foreword</w:t>
      </w:r>
      <w:r w:rsidR="009D229D" w:rsidRPr="00A533CF">
        <w:rPr>
          <w:noProof/>
        </w:rPr>
        <w:tab/>
      </w:r>
      <w:r w:rsidR="009D229D" w:rsidRPr="00A533CF">
        <w:rPr>
          <w:noProof/>
        </w:rPr>
        <w:fldChar w:fldCharType="begin"/>
      </w:r>
      <w:r w:rsidR="009D229D" w:rsidRPr="00A533CF">
        <w:rPr>
          <w:noProof/>
        </w:rPr>
        <w:instrText xml:space="preserve"> PAGEREF _Toc119392711 \h </w:instrText>
      </w:r>
      <w:r w:rsidR="009D229D" w:rsidRPr="00A533CF">
        <w:rPr>
          <w:noProof/>
        </w:rPr>
      </w:r>
      <w:r w:rsidR="009D229D" w:rsidRPr="00A533CF">
        <w:rPr>
          <w:noProof/>
        </w:rPr>
        <w:fldChar w:fldCharType="separate"/>
      </w:r>
      <w:r w:rsidR="009D229D" w:rsidRPr="00A533CF">
        <w:rPr>
          <w:noProof/>
        </w:rPr>
        <w:t>4</w:t>
      </w:r>
      <w:r w:rsidR="009D229D" w:rsidRPr="00A533CF">
        <w:rPr>
          <w:noProof/>
        </w:rPr>
        <w:fldChar w:fldCharType="end"/>
      </w:r>
    </w:p>
    <w:p w14:paraId="33271781" w14:textId="78E27343" w:rsidR="009D229D" w:rsidRPr="00A533CF" w:rsidRDefault="009D229D">
      <w:pPr>
        <w:pStyle w:val="TOC1"/>
        <w:rPr>
          <w:rFonts w:asciiTheme="minorHAnsi" w:eastAsiaTheme="minorEastAsia" w:hAnsiTheme="minorHAnsi" w:cstheme="minorBidi"/>
          <w:noProof/>
          <w:szCs w:val="22"/>
          <w:lang w:val="en-US"/>
        </w:rPr>
      </w:pPr>
      <w:r w:rsidRPr="00A533CF">
        <w:rPr>
          <w:noProof/>
        </w:rPr>
        <w:t>1</w:t>
      </w:r>
      <w:r w:rsidRPr="00A533CF">
        <w:rPr>
          <w:rFonts w:asciiTheme="minorHAnsi" w:eastAsiaTheme="minorEastAsia" w:hAnsiTheme="minorHAnsi" w:cstheme="minorBidi"/>
          <w:noProof/>
          <w:szCs w:val="22"/>
          <w:lang w:val="en-US"/>
        </w:rPr>
        <w:tab/>
      </w:r>
      <w:r w:rsidRPr="00A533CF">
        <w:rPr>
          <w:noProof/>
        </w:rPr>
        <w:t>Scope</w:t>
      </w:r>
      <w:r w:rsidRPr="00A533CF">
        <w:rPr>
          <w:noProof/>
        </w:rPr>
        <w:tab/>
      </w:r>
      <w:r w:rsidRPr="00A533CF">
        <w:rPr>
          <w:noProof/>
        </w:rPr>
        <w:fldChar w:fldCharType="begin"/>
      </w:r>
      <w:r w:rsidRPr="00A533CF">
        <w:rPr>
          <w:noProof/>
        </w:rPr>
        <w:instrText xml:space="preserve"> PAGEREF _Toc119392712 \h </w:instrText>
      </w:r>
      <w:r w:rsidRPr="00A533CF">
        <w:rPr>
          <w:noProof/>
        </w:rPr>
      </w:r>
      <w:r w:rsidRPr="00A533CF">
        <w:rPr>
          <w:noProof/>
        </w:rPr>
        <w:fldChar w:fldCharType="separate"/>
      </w:r>
      <w:r w:rsidRPr="00A533CF">
        <w:rPr>
          <w:noProof/>
        </w:rPr>
        <w:t>6</w:t>
      </w:r>
      <w:r w:rsidRPr="00A533CF">
        <w:rPr>
          <w:noProof/>
        </w:rPr>
        <w:fldChar w:fldCharType="end"/>
      </w:r>
    </w:p>
    <w:p w14:paraId="7DBD6BE1" w14:textId="110C2F59" w:rsidR="009D229D" w:rsidRPr="00A533CF" w:rsidRDefault="009D229D">
      <w:pPr>
        <w:pStyle w:val="TOC1"/>
        <w:rPr>
          <w:rFonts w:asciiTheme="minorHAnsi" w:eastAsiaTheme="minorEastAsia" w:hAnsiTheme="minorHAnsi" w:cstheme="minorBidi"/>
          <w:noProof/>
          <w:szCs w:val="22"/>
          <w:lang w:val="en-US"/>
        </w:rPr>
      </w:pPr>
      <w:r w:rsidRPr="00A533CF">
        <w:rPr>
          <w:noProof/>
        </w:rPr>
        <w:t>2</w:t>
      </w:r>
      <w:r w:rsidRPr="00A533CF">
        <w:rPr>
          <w:rFonts w:asciiTheme="minorHAnsi" w:eastAsiaTheme="minorEastAsia" w:hAnsiTheme="minorHAnsi" w:cstheme="minorBidi"/>
          <w:noProof/>
          <w:szCs w:val="22"/>
          <w:lang w:val="en-US"/>
        </w:rPr>
        <w:tab/>
      </w:r>
      <w:r w:rsidRPr="00A533CF">
        <w:rPr>
          <w:noProof/>
        </w:rPr>
        <w:t>References</w:t>
      </w:r>
      <w:r w:rsidRPr="00A533CF">
        <w:rPr>
          <w:noProof/>
        </w:rPr>
        <w:tab/>
      </w:r>
      <w:r w:rsidRPr="00A533CF">
        <w:rPr>
          <w:noProof/>
        </w:rPr>
        <w:fldChar w:fldCharType="begin"/>
      </w:r>
      <w:r w:rsidRPr="00A533CF">
        <w:rPr>
          <w:noProof/>
        </w:rPr>
        <w:instrText xml:space="preserve"> PAGEREF _Toc119392713 \h </w:instrText>
      </w:r>
      <w:r w:rsidRPr="00A533CF">
        <w:rPr>
          <w:noProof/>
        </w:rPr>
      </w:r>
      <w:r w:rsidRPr="00A533CF">
        <w:rPr>
          <w:noProof/>
        </w:rPr>
        <w:fldChar w:fldCharType="separate"/>
      </w:r>
      <w:r w:rsidRPr="00A533CF">
        <w:rPr>
          <w:noProof/>
        </w:rPr>
        <w:t>6</w:t>
      </w:r>
      <w:r w:rsidRPr="00A533CF">
        <w:rPr>
          <w:noProof/>
        </w:rPr>
        <w:fldChar w:fldCharType="end"/>
      </w:r>
    </w:p>
    <w:p w14:paraId="66E08388" w14:textId="55CFCB36" w:rsidR="009D229D" w:rsidRPr="00A533CF" w:rsidRDefault="009D229D">
      <w:pPr>
        <w:pStyle w:val="TOC1"/>
        <w:rPr>
          <w:rFonts w:asciiTheme="minorHAnsi" w:eastAsiaTheme="minorEastAsia" w:hAnsiTheme="minorHAnsi" w:cstheme="minorBidi"/>
          <w:noProof/>
          <w:szCs w:val="22"/>
          <w:lang w:val="en-US"/>
        </w:rPr>
      </w:pPr>
      <w:r w:rsidRPr="00A533CF">
        <w:rPr>
          <w:noProof/>
        </w:rPr>
        <w:t>3</w:t>
      </w:r>
      <w:r w:rsidRPr="00A533CF">
        <w:rPr>
          <w:rFonts w:asciiTheme="minorHAnsi" w:eastAsiaTheme="minorEastAsia" w:hAnsiTheme="minorHAnsi" w:cstheme="minorBidi"/>
          <w:noProof/>
          <w:szCs w:val="22"/>
          <w:lang w:val="en-US"/>
        </w:rPr>
        <w:tab/>
      </w:r>
      <w:r w:rsidRPr="00A533CF">
        <w:rPr>
          <w:noProof/>
        </w:rPr>
        <w:t>Definitions of terms, symbols and abbreviations</w:t>
      </w:r>
      <w:r w:rsidRPr="00A533CF">
        <w:rPr>
          <w:noProof/>
        </w:rPr>
        <w:tab/>
      </w:r>
      <w:r w:rsidRPr="00A533CF">
        <w:rPr>
          <w:noProof/>
        </w:rPr>
        <w:fldChar w:fldCharType="begin"/>
      </w:r>
      <w:r w:rsidRPr="00A533CF">
        <w:rPr>
          <w:noProof/>
        </w:rPr>
        <w:instrText xml:space="preserve"> PAGEREF _Toc119392714 \h </w:instrText>
      </w:r>
      <w:r w:rsidRPr="00A533CF">
        <w:rPr>
          <w:noProof/>
        </w:rPr>
      </w:r>
      <w:r w:rsidRPr="00A533CF">
        <w:rPr>
          <w:noProof/>
        </w:rPr>
        <w:fldChar w:fldCharType="separate"/>
      </w:r>
      <w:r w:rsidRPr="00A533CF">
        <w:rPr>
          <w:noProof/>
        </w:rPr>
        <w:t>7</w:t>
      </w:r>
      <w:r w:rsidRPr="00A533CF">
        <w:rPr>
          <w:noProof/>
        </w:rPr>
        <w:fldChar w:fldCharType="end"/>
      </w:r>
    </w:p>
    <w:p w14:paraId="4E22EEB8" w14:textId="572A24C2" w:rsidR="009D229D" w:rsidRPr="00A533CF" w:rsidRDefault="009D229D">
      <w:pPr>
        <w:pStyle w:val="TOC2"/>
        <w:rPr>
          <w:rFonts w:asciiTheme="minorHAnsi" w:eastAsiaTheme="minorEastAsia" w:hAnsiTheme="minorHAnsi" w:cstheme="minorBidi"/>
          <w:noProof/>
          <w:sz w:val="22"/>
          <w:szCs w:val="22"/>
          <w:lang w:val="en-US"/>
        </w:rPr>
      </w:pPr>
      <w:r w:rsidRPr="00A533CF">
        <w:rPr>
          <w:noProof/>
        </w:rPr>
        <w:t>3.1</w:t>
      </w:r>
      <w:r w:rsidRPr="00A533CF">
        <w:rPr>
          <w:rFonts w:asciiTheme="minorHAnsi" w:eastAsiaTheme="minorEastAsia" w:hAnsiTheme="minorHAnsi" w:cstheme="minorBidi"/>
          <w:noProof/>
          <w:sz w:val="22"/>
          <w:szCs w:val="22"/>
          <w:lang w:val="en-US"/>
        </w:rPr>
        <w:tab/>
      </w:r>
      <w:r w:rsidRPr="00A533CF">
        <w:rPr>
          <w:noProof/>
        </w:rPr>
        <w:t>Terms</w:t>
      </w:r>
      <w:r w:rsidRPr="00A533CF">
        <w:rPr>
          <w:noProof/>
        </w:rPr>
        <w:tab/>
      </w:r>
      <w:r w:rsidRPr="00A533CF">
        <w:rPr>
          <w:noProof/>
        </w:rPr>
        <w:fldChar w:fldCharType="begin"/>
      </w:r>
      <w:r w:rsidRPr="00A533CF">
        <w:rPr>
          <w:noProof/>
        </w:rPr>
        <w:instrText xml:space="preserve"> PAGEREF _Toc119392715 \h </w:instrText>
      </w:r>
      <w:r w:rsidRPr="00A533CF">
        <w:rPr>
          <w:noProof/>
        </w:rPr>
      </w:r>
      <w:r w:rsidRPr="00A533CF">
        <w:rPr>
          <w:noProof/>
        </w:rPr>
        <w:fldChar w:fldCharType="separate"/>
      </w:r>
      <w:r w:rsidRPr="00A533CF">
        <w:rPr>
          <w:noProof/>
        </w:rPr>
        <w:t>7</w:t>
      </w:r>
      <w:r w:rsidRPr="00A533CF">
        <w:rPr>
          <w:noProof/>
        </w:rPr>
        <w:fldChar w:fldCharType="end"/>
      </w:r>
    </w:p>
    <w:p w14:paraId="2D2CDB6B" w14:textId="0F8C0B82" w:rsidR="009D229D" w:rsidRPr="00A533CF" w:rsidRDefault="009D229D">
      <w:pPr>
        <w:pStyle w:val="TOC2"/>
        <w:rPr>
          <w:rFonts w:asciiTheme="minorHAnsi" w:eastAsiaTheme="minorEastAsia" w:hAnsiTheme="minorHAnsi" w:cstheme="minorBidi"/>
          <w:noProof/>
          <w:sz w:val="22"/>
          <w:szCs w:val="22"/>
          <w:lang w:val="en-US"/>
        </w:rPr>
      </w:pPr>
      <w:r w:rsidRPr="00A533CF">
        <w:rPr>
          <w:noProof/>
        </w:rPr>
        <w:t>3.2</w:t>
      </w:r>
      <w:r w:rsidRPr="00A533CF">
        <w:rPr>
          <w:rFonts w:asciiTheme="minorHAnsi" w:eastAsiaTheme="minorEastAsia" w:hAnsiTheme="minorHAnsi" w:cstheme="minorBidi"/>
          <w:noProof/>
          <w:sz w:val="22"/>
          <w:szCs w:val="22"/>
          <w:lang w:val="en-US"/>
        </w:rPr>
        <w:tab/>
      </w:r>
      <w:r w:rsidRPr="00A533CF">
        <w:rPr>
          <w:noProof/>
        </w:rPr>
        <w:t>Symbols</w:t>
      </w:r>
      <w:r w:rsidRPr="00A533CF">
        <w:rPr>
          <w:noProof/>
        </w:rPr>
        <w:tab/>
      </w:r>
      <w:r w:rsidRPr="00A533CF">
        <w:rPr>
          <w:noProof/>
        </w:rPr>
        <w:fldChar w:fldCharType="begin"/>
      </w:r>
      <w:r w:rsidRPr="00A533CF">
        <w:rPr>
          <w:noProof/>
        </w:rPr>
        <w:instrText xml:space="preserve"> PAGEREF _Toc119392716 \h </w:instrText>
      </w:r>
      <w:r w:rsidRPr="00A533CF">
        <w:rPr>
          <w:noProof/>
        </w:rPr>
      </w:r>
      <w:r w:rsidRPr="00A533CF">
        <w:rPr>
          <w:noProof/>
        </w:rPr>
        <w:fldChar w:fldCharType="separate"/>
      </w:r>
      <w:r w:rsidRPr="00A533CF">
        <w:rPr>
          <w:noProof/>
        </w:rPr>
        <w:t>8</w:t>
      </w:r>
      <w:r w:rsidRPr="00A533CF">
        <w:rPr>
          <w:noProof/>
        </w:rPr>
        <w:fldChar w:fldCharType="end"/>
      </w:r>
    </w:p>
    <w:p w14:paraId="2CEA51CB" w14:textId="08537050" w:rsidR="009D229D" w:rsidRPr="00A533CF" w:rsidRDefault="009D229D">
      <w:pPr>
        <w:pStyle w:val="TOC2"/>
        <w:rPr>
          <w:rFonts w:asciiTheme="minorHAnsi" w:eastAsiaTheme="minorEastAsia" w:hAnsiTheme="minorHAnsi" w:cstheme="minorBidi"/>
          <w:noProof/>
          <w:sz w:val="22"/>
          <w:szCs w:val="22"/>
          <w:lang w:val="en-US"/>
        </w:rPr>
      </w:pPr>
      <w:r w:rsidRPr="00A533CF">
        <w:rPr>
          <w:noProof/>
        </w:rPr>
        <w:t>3.3</w:t>
      </w:r>
      <w:r w:rsidRPr="00A533CF">
        <w:rPr>
          <w:rFonts w:asciiTheme="minorHAnsi" w:eastAsiaTheme="minorEastAsia" w:hAnsiTheme="minorHAnsi" w:cstheme="minorBidi"/>
          <w:noProof/>
          <w:sz w:val="22"/>
          <w:szCs w:val="22"/>
          <w:lang w:val="en-US"/>
        </w:rPr>
        <w:tab/>
      </w:r>
      <w:r w:rsidRPr="00A533CF">
        <w:rPr>
          <w:noProof/>
        </w:rPr>
        <w:t>Abbreviations</w:t>
      </w:r>
      <w:r w:rsidRPr="00A533CF">
        <w:rPr>
          <w:noProof/>
        </w:rPr>
        <w:tab/>
      </w:r>
      <w:r w:rsidRPr="00A533CF">
        <w:rPr>
          <w:noProof/>
        </w:rPr>
        <w:fldChar w:fldCharType="begin"/>
      </w:r>
      <w:r w:rsidRPr="00A533CF">
        <w:rPr>
          <w:noProof/>
        </w:rPr>
        <w:instrText xml:space="preserve"> PAGEREF _Toc119392717 \h </w:instrText>
      </w:r>
      <w:r w:rsidRPr="00A533CF">
        <w:rPr>
          <w:noProof/>
        </w:rPr>
      </w:r>
      <w:r w:rsidRPr="00A533CF">
        <w:rPr>
          <w:noProof/>
        </w:rPr>
        <w:fldChar w:fldCharType="separate"/>
      </w:r>
      <w:r w:rsidRPr="00A533CF">
        <w:rPr>
          <w:noProof/>
        </w:rPr>
        <w:t>8</w:t>
      </w:r>
      <w:r w:rsidRPr="00A533CF">
        <w:rPr>
          <w:noProof/>
        </w:rPr>
        <w:fldChar w:fldCharType="end"/>
      </w:r>
    </w:p>
    <w:p w14:paraId="34509BE2" w14:textId="317177BA" w:rsidR="009D229D" w:rsidRPr="00A533CF" w:rsidRDefault="009D229D">
      <w:pPr>
        <w:pStyle w:val="TOC1"/>
        <w:rPr>
          <w:rFonts w:asciiTheme="minorHAnsi" w:eastAsiaTheme="minorEastAsia" w:hAnsiTheme="minorHAnsi" w:cstheme="minorBidi"/>
          <w:noProof/>
          <w:szCs w:val="22"/>
          <w:lang w:val="en-US"/>
        </w:rPr>
      </w:pPr>
      <w:r w:rsidRPr="00A533CF">
        <w:rPr>
          <w:noProof/>
        </w:rPr>
        <w:t>4</w:t>
      </w:r>
      <w:r w:rsidRPr="00A533CF">
        <w:rPr>
          <w:rFonts w:asciiTheme="minorHAnsi" w:eastAsiaTheme="minorEastAsia" w:hAnsiTheme="minorHAnsi" w:cstheme="minorBidi"/>
          <w:noProof/>
          <w:szCs w:val="22"/>
          <w:lang w:val="en-US"/>
        </w:rPr>
        <w:tab/>
      </w:r>
      <w:r w:rsidRPr="00A533CF">
        <w:rPr>
          <w:noProof/>
        </w:rPr>
        <w:t>General</w:t>
      </w:r>
      <w:r w:rsidRPr="00A533CF">
        <w:rPr>
          <w:noProof/>
        </w:rPr>
        <w:tab/>
      </w:r>
      <w:r w:rsidRPr="00A533CF">
        <w:rPr>
          <w:noProof/>
        </w:rPr>
        <w:fldChar w:fldCharType="begin"/>
      </w:r>
      <w:r w:rsidRPr="00A533CF">
        <w:rPr>
          <w:noProof/>
        </w:rPr>
        <w:instrText xml:space="preserve"> PAGEREF _Toc119392718 \h </w:instrText>
      </w:r>
      <w:r w:rsidRPr="00A533CF">
        <w:rPr>
          <w:noProof/>
        </w:rPr>
      </w:r>
      <w:r w:rsidRPr="00A533CF">
        <w:rPr>
          <w:noProof/>
        </w:rPr>
        <w:fldChar w:fldCharType="separate"/>
      </w:r>
      <w:r w:rsidRPr="00A533CF">
        <w:rPr>
          <w:noProof/>
        </w:rPr>
        <w:t>9</w:t>
      </w:r>
      <w:r w:rsidRPr="00A533CF">
        <w:rPr>
          <w:noProof/>
        </w:rPr>
        <w:fldChar w:fldCharType="end"/>
      </w:r>
    </w:p>
    <w:p w14:paraId="1378FD5A" w14:textId="749709C4" w:rsidR="009D229D" w:rsidRPr="00A533CF" w:rsidRDefault="009D229D">
      <w:pPr>
        <w:pStyle w:val="TOC2"/>
        <w:rPr>
          <w:rFonts w:asciiTheme="minorHAnsi" w:eastAsiaTheme="minorEastAsia" w:hAnsiTheme="minorHAnsi" w:cstheme="minorBidi"/>
          <w:noProof/>
          <w:sz w:val="22"/>
          <w:szCs w:val="22"/>
          <w:lang w:val="en-US"/>
        </w:rPr>
      </w:pPr>
      <w:r w:rsidRPr="00A533CF">
        <w:rPr>
          <w:noProof/>
        </w:rPr>
        <w:t>4.1</w:t>
      </w:r>
      <w:r w:rsidRPr="00A533CF">
        <w:rPr>
          <w:rFonts w:asciiTheme="minorHAnsi" w:eastAsiaTheme="minorEastAsia" w:hAnsiTheme="minorHAnsi" w:cstheme="minorBidi"/>
          <w:noProof/>
          <w:sz w:val="22"/>
          <w:szCs w:val="22"/>
          <w:lang w:val="en-US"/>
        </w:rPr>
        <w:tab/>
      </w:r>
      <w:r w:rsidRPr="00A533CF">
        <w:rPr>
          <w:noProof/>
        </w:rPr>
        <w:t>Test methodology</w:t>
      </w:r>
      <w:r w:rsidRPr="00A533CF">
        <w:rPr>
          <w:noProof/>
        </w:rPr>
        <w:tab/>
      </w:r>
      <w:r w:rsidRPr="00A533CF">
        <w:rPr>
          <w:noProof/>
        </w:rPr>
        <w:fldChar w:fldCharType="begin"/>
      </w:r>
      <w:r w:rsidRPr="00A533CF">
        <w:rPr>
          <w:noProof/>
        </w:rPr>
        <w:instrText xml:space="preserve"> PAGEREF _Toc119392719 \h </w:instrText>
      </w:r>
      <w:r w:rsidRPr="00A533CF">
        <w:rPr>
          <w:noProof/>
        </w:rPr>
      </w:r>
      <w:r w:rsidRPr="00A533CF">
        <w:rPr>
          <w:noProof/>
        </w:rPr>
        <w:fldChar w:fldCharType="separate"/>
      </w:r>
      <w:r w:rsidRPr="00A533CF">
        <w:rPr>
          <w:noProof/>
        </w:rPr>
        <w:t>9</w:t>
      </w:r>
      <w:r w:rsidRPr="00A533CF">
        <w:rPr>
          <w:noProof/>
        </w:rPr>
        <w:fldChar w:fldCharType="end"/>
      </w:r>
    </w:p>
    <w:p w14:paraId="239C2DC7" w14:textId="5A5D849D" w:rsidR="009D229D" w:rsidRPr="00A533CF" w:rsidRDefault="009D229D">
      <w:pPr>
        <w:pStyle w:val="TOC3"/>
        <w:rPr>
          <w:rFonts w:asciiTheme="minorHAnsi" w:eastAsiaTheme="minorEastAsia" w:hAnsiTheme="minorHAnsi" w:cstheme="minorBidi"/>
          <w:noProof/>
          <w:sz w:val="22"/>
          <w:szCs w:val="22"/>
          <w:lang w:val="en-US"/>
        </w:rPr>
      </w:pPr>
      <w:r w:rsidRPr="00A533CF">
        <w:rPr>
          <w:noProof/>
        </w:rPr>
        <w:t>4.1.1</w:t>
      </w:r>
      <w:r w:rsidRPr="00A533CF">
        <w:rPr>
          <w:rFonts w:asciiTheme="minorHAnsi" w:eastAsiaTheme="minorEastAsia" w:hAnsiTheme="minorHAnsi" w:cstheme="minorBidi"/>
          <w:noProof/>
          <w:sz w:val="22"/>
          <w:szCs w:val="22"/>
          <w:lang w:val="en-US"/>
        </w:rPr>
        <w:tab/>
      </w:r>
      <w:r w:rsidRPr="00A533CF">
        <w:rPr>
          <w:noProof/>
        </w:rPr>
        <w:t>Testing of optional functions and procedures</w:t>
      </w:r>
      <w:r w:rsidRPr="00A533CF">
        <w:rPr>
          <w:noProof/>
        </w:rPr>
        <w:tab/>
      </w:r>
      <w:r w:rsidRPr="00A533CF">
        <w:rPr>
          <w:noProof/>
        </w:rPr>
        <w:fldChar w:fldCharType="begin"/>
      </w:r>
      <w:r w:rsidRPr="00A533CF">
        <w:rPr>
          <w:noProof/>
        </w:rPr>
        <w:instrText xml:space="preserve"> PAGEREF _Toc119392720 \h </w:instrText>
      </w:r>
      <w:r w:rsidRPr="00A533CF">
        <w:rPr>
          <w:noProof/>
        </w:rPr>
      </w:r>
      <w:r w:rsidRPr="00A533CF">
        <w:rPr>
          <w:noProof/>
        </w:rPr>
        <w:fldChar w:fldCharType="separate"/>
      </w:r>
      <w:r w:rsidRPr="00A533CF">
        <w:rPr>
          <w:noProof/>
        </w:rPr>
        <w:t>9</w:t>
      </w:r>
      <w:r w:rsidRPr="00A533CF">
        <w:rPr>
          <w:noProof/>
        </w:rPr>
        <w:fldChar w:fldCharType="end"/>
      </w:r>
    </w:p>
    <w:p w14:paraId="3994FB18" w14:textId="6C1966D1" w:rsidR="009D229D" w:rsidRPr="00A533CF" w:rsidRDefault="009D229D">
      <w:pPr>
        <w:pStyle w:val="TOC3"/>
        <w:rPr>
          <w:rFonts w:asciiTheme="minorHAnsi" w:eastAsiaTheme="minorEastAsia" w:hAnsiTheme="minorHAnsi" w:cstheme="minorBidi"/>
          <w:noProof/>
          <w:sz w:val="22"/>
          <w:szCs w:val="22"/>
          <w:lang w:val="en-US"/>
        </w:rPr>
      </w:pPr>
      <w:r w:rsidRPr="00A533CF">
        <w:rPr>
          <w:noProof/>
        </w:rPr>
        <w:t>4.1.2</w:t>
      </w:r>
      <w:r w:rsidRPr="00A533CF">
        <w:rPr>
          <w:rFonts w:asciiTheme="minorHAnsi" w:eastAsiaTheme="minorEastAsia" w:hAnsiTheme="minorHAnsi" w:cstheme="minorBidi"/>
          <w:noProof/>
          <w:sz w:val="22"/>
          <w:szCs w:val="22"/>
          <w:lang w:val="en-US"/>
        </w:rPr>
        <w:tab/>
      </w:r>
      <w:r w:rsidRPr="00A533CF">
        <w:rPr>
          <w:noProof/>
        </w:rPr>
        <w:t>Test interfaces and facilities</w:t>
      </w:r>
      <w:r w:rsidRPr="00A533CF">
        <w:rPr>
          <w:noProof/>
        </w:rPr>
        <w:tab/>
      </w:r>
      <w:r w:rsidRPr="00A533CF">
        <w:rPr>
          <w:noProof/>
        </w:rPr>
        <w:fldChar w:fldCharType="begin"/>
      </w:r>
      <w:r w:rsidRPr="00A533CF">
        <w:rPr>
          <w:noProof/>
        </w:rPr>
        <w:instrText xml:space="preserve"> PAGEREF _Toc119392721 \h </w:instrText>
      </w:r>
      <w:r w:rsidRPr="00A533CF">
        <w:rPr>
          <w:noProof/>
        </w:rPr>
      </w:r>
      <w:r w:rsidRPr="00A533CF">
        <w:rPr>
          <w:noProof/>
        </w:rPr>
        <w:fldChar w:fldCharType="separate"/>
      </w:r>
      <w:r w:rsidRPr="00A533CF">
        <w:rPr>
          <w:noProof/>
        </w:rPr>
        <w:t>9</w:t>
      </w:r>
      <w:r w:rsidRPr="00A533CF">
        <w:rPr>
          <w:noProof/>
        </w:rPr>
        <w:fldChar w:fldCharType="end"/>
      </w:r>
    </w:p>
    <w:p w14:paraId="23718C5B" w14:textId="3152E50A" w:rsidR="009D229D" w:rsidRPr="00A533CF" w:rsidRDefault="009D229D">
      <w:pPr>
        <w:pStyle w:val="TOC2"/>
        <w:rPr>
          <w:rFonts w:asciiTheme="minorHAnsi" w:eastAsiaTheme="minorEastAsia" w:hAnsiTheme="minorHAnsi" w:cstheme="minorBidi"/>
          <w:noProof/>
          <w:sz w:val="22"/>
          <w:szCs w:val="22"/>
          <w:lang w:val="en-US"/>
        </w:rPr>
      </w:pPr>
      <w:r w:rsidRPr="00A533CF">
        <w:rPr>
          <w:noProof/>
        </w:rPr>
        <w:t>4.2</w:t>
      </w:r>
      <w:r w:rsidRPr="00A533CF">
        <w:rPr>
          <w:rFonts w:asciiTheme="minorHAnsi" w:eastAsiaTheme="minorEastAsia" w:hAnsiTheme="minorHAnsi" w:cstheme="minorBidi"/>
          <w:noProof/>
          <w:sz w:val="22"/>
          <w:szCs w:val="22"/>
          <w:lang w:val="en-US"/>
        </w:rPr>
        <w:tab/>
      </w:r>
      <w:r w:rsidRPr="00A533CF">
        <w:rPr>
          <w:noProof/>
        </w:rPr>
        <w:t>Implicit testing</w:t>
      </w:r>
      <w:r w:rsidRPr="00A533CF">
        <w:rPr>
          <w:noProof/>
        </w:rPr>
        <w:tab/>
      </w:r>
      <w:r w:rsidRPr="00A533CF">
        <w:rPr>
          <w:noProof/>
        </w:rPr>
        <w:fldChar w:fldCharType="begin"/>
      </w:r>
      <w:r w:rsidRPr="00A533CF">
        <w:rPr>
          <w:noProof/>
        </w:rPr>
        <w:instrText xml:space="preserve"> PAGEREF _Toc119392722 \h </w:instrText>
      </w:r>
      <w:r w:rsidRPr="00A533CF">
        <w:rPr>
          <w:noProof/>
        </w:rPr>
      </w:r>
      <w:r w:rsidRPr="00A533CF">
        <w:rPr>
          <w:noProof/>
        </w:rPr>
        <w:fldChar w:fldCharType="separate"/>
      </w:r>
      <w:r w:rsidRPr="00A533CF">
        <w:rPr>
          <w:noProof/>
        </w:rPr>
        <w:t>9</w:t>
      </w:r>
      <w:r w:rsidRPr="00A533CF">
        <w:rPr>
          <w:noProof/>
        </w:rPr>
        <w:fldChar w:fldCharType="end"/>
      </w:r>
    </w:p>
    <w:p w14:paraId="56224138" w14:textId="6D155C24" w:rsidR="009D229D" w:rsidRPr="00A533CF" w:rsidRDefault="009D229D">
      <w:pPr>
        <w:pStyle w:val="TOC2"/>
        <w:rPr>
          <w:rFonts w:asciiTheme="minorHAnsi" w:eastAsiaTheme="minorEastAsia" w:hAnsiTheme="minorHAnsi" w:cstheme="minorBidi"/>
          <w:noProof/>
          <w:sz w:val="22"/>
          <w:szCs w:val="22"/>
          <w:lang w:val="en-US"/>
        </w:rPr>
      </w:pPr>
      <w:r w:rsidRPr="00A533CF">
        <w:rPr>
          <w:noProof/>
        </w:rPr>
        <w:t>4.3</w:t>
      </w:r>
      <w:r w:rsidRPr="00A533CF">
        <w:rPr>
          <w:rFonts w:asciiTheme="minorHAnsi" w:eastAsiaTheme="minorEastAsia" w:hAnsiTheme="minorHAnsi" w:cstheme="minorBidi"/>
          <w:noProof/>
          <w:sz w:val="22"/>
          <w:szCs w:val="22"/>
          <w:lang w:val="en-US"/>
        </w:rPr>
        <w:tab/>
      </w:r>
      <w:r w:rsidRPr="00A533CF">
        <w:rPr>
          <w:noProof/>
        </w:rPr>
        <w:t>Repetition of tests</w:t>
      </w:r>
      <w:r w:rsidRPr="00A533CF">
        <w:rPr>
          <w:noProof/>
        </w:rPr>
        <w:tab/>
      </w:r>
      <w:r w:rsidRPr="00A533CF">
        <w:rPr>
          <w:noProof/>
        </w:rPr>
        <w:fldChar w:fldCharType="begin"/>
      </w:r>
      <w:r w:rsidRPr="00A533CF">
        <w:rPr>
          <w:noProof/>
        </w:rPr>
        <w:instrText xml:space="preserve"> PAGEREF _Toc119392723 \h </w:instrText>
      </w:r>
      <w:r w:rsidRPr="00A533CF">
        <w:rPr>
          <w:noProof/>
        </w:rPr>
      </w:r>
      <w:r w:rsidRPr="00A533CF">
        <w:rPr>
          <w:noProof/>
        </w:rPr>
        <w:fldChar w:fldCharType="separate"/>
      </w:r>
      <w:r w:rsidRPr="00A533CF">
        <w:rPr>
          <w:noProof/>
        </w:rPr>
        <w:t>9</w:t>
      </w:r>
      <w:r w:rsidRPr="00A533CF">
        <w:rPr>
          <w:noProof/>
        </w:rPr>
        <w:fldChar w:fldCharType="end"/>
      </w:r>
    </w:p>
    <w:p w14:paraId="7B2CEA17" w14:textId="0B658F81" w:rsidR="009D229D" w:rsidRPr="00A533CF" w:rsidRDefault="009D229D">
      <w:pPr>
        <w:pStyle w:val="TOC2"/>
        <w:rPr>
          <w:rFonts w:asciiTheme="minorHAnsi" w:eastAsiaTheme="minorEastAsia" w:hAnsiTheme="minorHAnsi" w:cstheme="minorBidi"/>
          <w:noProof/>
          <w:sz w:val="22"/>
          <w:szCs w:val="22"/>
          <w:lang w:val="en-US"/>
        </w:rPr>
      </w:pPr>
      <w:r w:rsidRPr="00A533CF">
        <w:rPr>
          <w:noProof/>
        </w:rPr>
        <w:t>4.4</w:t>
      </w:r>
      <w:r w:rsidRPr="00A533CF">
        <w:rPr>
          <w:rFonts w:asciiTheme="minorHAnsi" w:eastAsiaTheme="minorEastAsia" w:hAnsiTheme="minorHAnsi" w:cstheme="minorBidi"/>
          <w:noProof/>
          <w:sz w:val="22"/>
          <w:szCs w:val="22"/>
          <w:lang w:val="en-US"/>
        </w:rPr>
        <w:tab/>
      </w:r>
      <w:r w:rsidRPr="00A533CF">
        <w:rPr>
          <w:noProof/>
        </w:rPr>
        <w:t>Handling of differences between conformance requirements in different releases of cores specifications</w:t>
      </w:r>
      <w:r w:rsidRPr="00A533CF">
        <w:rPr>
          <w:noProof/>
        </w:rPr>
        <w:tab/>
      </w:r>
      <w:r w:rsidRPr="00A533CF">
        <w:rPr>
          <w:noProof/>
        </w:rPr>
        <w:fldChar w:fldCharType="begin"/>
      </w:r>
      <w:r w:rsidRPr="00A533CF">
        <w:rPr>
          <w:noProof/>
        </w:rPr>
        <w:instrText xml:space="preserve"> PAGEREF _Toc119392724 \h </w:instrText>
      </w:r>
      <w:r w:rsidRPr="00A533CF">
        <w:rPr>
          <w:noProof/>
        </w:rPr>
      </w:r>
      <w:r w:rsidRPr="00A533CF">
        <w:rPr>
          <w:noProof/>
        </w:rPr>
        <w:fldChar w:fldCharType="separate"/>
      </w:r>
      <w:r w:rsidRPr="00A533CF">
        <w:rPr>
          <w:noProof/>
        </w:rPr>
        <w:t>9</w:t>
      </w:r>
      <w:r w:rsidRPr="00A533CF">
        <w:rPr>
          <w:noProof/>
        </w:rPr>
        <w:fldChar w:fldCharType="end"/>
      </w:r>
    </w:p>
    <w:p w14:paraId="051D7204" w14:textId="5B1800F5" w:rsidR="009D229D" w:rsidRPr="00A533CF" w:rsidRDefault="009D229D">
      <w:pPr>
        <w:pStyle w:val="TOC2"/>
        <w:rPr>
          <w:rFonts w:asciiTheme="minorHAnsi" w:eastAsiaTheme="minorEastAsia" w:hAnsiTheme="minorHAnsi" w:cstheme="minorBidi"/>
          <w:noProof/>
          <w:sz w:val="22"/>
          <w:szCs w:val="22"/>
          <w:lang w:val="en-US"/>
        </w:rPr>
      </w:pPr>
      <w:r w:rsidRPr="00A533CF">
        <w:rPr>
          <w:noProof/>
        </w:rPr>
        <w:t>4.5</w:t>
      </w:r>
      <w:r w:rsidRPr="00A533CF">
        <w:rPr>
          <w:rFonts w:asciiTheme="minorHAnsi" w:eastAsiaTheme="minorEastAsia" w:hAnsiTheme="minorHAnsi" w:cstheme="minorBidi"/>
          <w:noProof/>
          <w:sz w:val="22"/>
          <w:szCs w:val="22"/>
          <w:lang w:val="en-US"/>
        </w:rPr>
        <w:tab/>
      </w:r>
      <w:r w:rsidRPr="00A533CF">
        <w:rPr>
          <w:noProof/>
        </w:rPr>
        <w:t>Reference conditions</w:t>
      </w:r>
      <w:r w:rsidRPr="00A533CF">
        <w:rPr>
          <w:noProof/>
        </w:rPr>
        <w:tab/>
      </w:r>
      <w:r w:rsidRPr="00A533CF">
        <w:rPr>
          <w:noProof/>
        </w:rPr>
        <w:fldChar w:fldCharType="begin"/>
      </w:r>
      <w:r w:rsidRPr="00A533CF">
        <w:rPr>
          <w:noProof/>
        </w:rPr>
        <w:instrText xml:space="preserve"> PAGEREF _Toc119392725 \h </w:instrText>
      </w:r>
      <w:r w:rsidRPr="00A533CF">
        <w:rPr>
          <w:noProof/>
        </w:rPr>
      </w:r>
      <w:r w:rsidRPr="00A533CF">
        <w:rPr>
          <w:noProof/>
        </w:rPr>
        <w:fldChar w:fldCharType="separate"/>
      </w:r>
      <w:r w:rsidRPr="00A533CF">
        <w:rPr>
          <w:noProof/>
        </w:rPr>
        <w:t>10</w:t>
      </w:r>
      <w:r w:rsidRPr="00A533CF">
        <w:rPr>
          <w:noProof/>
        </w:rPr>
        <w:fldChar w:fldCharType="end"/>
      </w:r>
    </w:p>
    <w:p w14:paraId="55ABA818" w14:textId="0C0B9A57" w:rsidR="009D229D" w:rsidRPr="00A533CF" w:rsidRDefault="009D229D">
      <w:pPr>
        <w:pStyle w:val="TOC2"/>
        <w:rPr>
          <w:rFonts w:asciiTheme="minorHAnsi" w:eastAsiaTheme="minorEastAsia" w:hAnsiTheme="minorHAnsi" w:cstheme="minorBidi"/>
          <w:noProof/>
          <w:sz w:val="22"/>
          <w:szCs w:val="22"/>
          <w:lang w:val="en-US"/>
        </w:rPr>
      </w:pPr>
      <w:r w:rsidRPr="00A533CF">
        <w:rPr>
          <w:noProof/>
        </w:rPr>
        <w:t>4.6</w:t>
      </w:r>
      <w:r w:rsidRPr="00A533CF">
        <w:rPr>
          <w:rFonts w:asciiTheme="minorHAnsi" w:eastAsiaTheme="minorEastAsia" w:hAnsiTheme="minorHAnsi" w:cstheme="minorBidi"/>
          <w:noProof/>
          <w:sz w:val="22"/>
          <w:szCs w:val="22"/>
          <w:lang w:val="en-US"/>
        </w:rPr>
        <w:tab/>
      </w:r>
      <w:r w:rsidRPr="00A533CF">
        <w:rPr>
          <w:noProof/>
        </w:rPr>
        <w:t>Generic setup procedures</w:t>
      </w:r>
      <w:r w:rsidRPr="00A533CF">
        <w:rPr>
          <w:noProof/>
        </w:rPr>
        <w:tab/>
      </w:r>
      <w:r w:rsidRPr="00A533CF">
        <w:rPr>
          <w:noProof/>
        </w:rPr>
        <w:fldChar w:fldCharType="begin"/>
      </w:r>
      <w:r w:rsidRPr="00A533CF">
        <w:rPr>
          <w:noProof/>
        </w:rPr>
        <w:instrText xml:space="preserve"> PAGEREF _Toc119392726 \h </w:instrText>
      </w:r>
      <w:r w:rsidRPr="00A533CF">
        <w:rPr>
          <w:noProof/>
        </w:rPr>
      </w:r>
      <w:r w:rsidRPr="00A533CF">
        <w:rPr>
          <w:noProof/>
        </w:rPr>
        <w:fldChar w:fldCharType="separate"/>
      </w:r>
      <w:r w:rsidRPr="00A533CF">
        <w:rPr>
          <w:noProof/>
        </w:rPr>
        <w:t>10</w:t>
      </w:r>
      <w:r w:rsidRPr="00A533CF">
        <w:rPr>
          <w:noProof/>
        </w:rPr>
        <w:fldChar w:fldCharType="end"/>
      </w:r>
    </w:p>
    <w:p w14:paraId="355C73BE" w14:textId="383E239D" w:rsidR="009D229D" w:rsidRPr="00A533CF" w:rsidRDefault="009D229D">
      <w:pPr>
        <w:pStyle w:val="TOC1"/>
        <w:rPr>
          <w:rFonts w:asciiTheme="minorHAnsi" w:eastAsiaTheme="minorEastAsia" w:hAnsiTheme="minorHAnsi" w:cstheme="minorBidi"/>
          <w:noProof/>
          <w:szCs w:val="22"/>
          <w:lang w:val="en-US"/>
        </w:rPr>
      </w:pPr>
      <w:r w:rsidRPr="00A533CF">
        <w:rPr>
          <w:noProof/>
        </w:rPr>
        <w:t>5</w:t>
      </w:r>
      <w:r w:rsidRPr="00A533CF">
        <w:rPr>
          <w:rFonts w:asciiTheme="minorHAnsi" w:eastAsiaTheme="minorEastAsia" w:hAnsiTheme="minorHAnsi" w:cstheme="minorBidi"/>
          <w:noProof/>
          <w:szCs w:val="22"/>
          <w:lang w:val="en-US"/>
        </w:rPr>
        <w:tab/>
      </w:r>
      <w:r w:rsidRPr="00A533CF">
        <w:rPr>
          <w:noProof/>
        </w:rPr>
        <w:t>MCData Client Configuration</w:t>
      </w:r>
      <w:r w:rsidRPr="00A533CF">
        <w:rPr>
          <w:noProof/>
        </w:rPr>
        <w:tab/>
      </w:r>
      <w:r w:rsidRPr="00A533CF">
        <w:rPr>
          <w:noProof/>
        </w:rPr>
        <w:fldChar w:fldCharType="begin"/>
      </w:r>
      <w:r w:rsidRPr="00A533CF">
        <w:rPr>
          <w:noProof/>
        </w:rPr>
        <w:instrText xml:space="preserve"> PAGEREF _Toc119392727 \h </w:instrText>
      </w:r>
      <w:r w:rsidRPr="00A533CF">
        <w:rPr>
          <w:noProof/>
        </w:rPr>
      </w:r>
      <w:r w:rsidRPr="00A533CF">
        <w:rPr>
          <w:noProof/>
        </w:rPr>
        <w:fldChar w:fldCharType="separate"/>
      </w:r>
      <w:r w:rsidRPr="00A533CF">
        <w:rPr>
          <w:noProof/>
        </w:rPr>
        <w:t>10</w:t>
      </w:r>
      <w:r w:rsidRPr="00A533CF">
        <w:rPr>
          <w:noProof/>
        </w:rPr>
        <w:fldChar w:fldCharType="end"/>
      </w:r>
    </w:p>
    <w:p w14:paraId="36D0FD64" w14:textId="56F7A5F3" w:rsidR="009D229D" w:rsidRPr="00A533CF" w:rsidRDefault="009D229D">
      <w:pPr>
        <w:pStyle w:val="TOC1"/>
        <w:rPr>
          <w:rFonts w:asciiTheme="minorHAnsi" w:eastAsiaTheme="minorEastAsia" w:hAnsiTheme="minorHAnsi" w:cstheme="minorBidi"/>
          <w:noProof/>
          <w:szCs w:val="22"/>
          <w:lang w:val="en-US"/>
        </w:rPr>
      </w:pPr>
      <w:r w:rsidRPr="00A533CF">
        <w:rPr>
          <w:noProof/>
        </w:rPr>
        <w:t>6</w:t>
      </w:r>
      <w:r w:rsidRPr="00A533CF">
        <w:rPr>
          <w:rFonts w:asciiTheme="minorHAnsi" w:eastAsiaTheme="minorEastAsia" w:hAnsiTheme="minorHAnsi" w:cstheme="minorBidi"/>
          <w:noProof/>
          <w:szCs w:val="22"/>
          <w:lang w:val="en-US"/>
        </w:rPr>
        <w:tab/>
      </w:r>
      <w:r w:rsidRPr="00A533CF">
        <w:rPr>
          <w:noProof/>
        </w:rPr>
        <w:t>MCData Server - MCData Client operation</w:t>
      </w:r>
      <w:r w:rsidRPr="00A533CF">
        <w:rPr>
          <w:noProof/>
        </w:rPr>
        <w:tab/>
      </w:r>
      <w:r w:rsidRPr="00A533CF">
        <w:rPr>
          <w:noProof/>
        </w:rPr>
        <w:fldChar w:fldCharType="begin"/>
      </w:r>
      <w:r w:rsidRPr="00A533CF">
        <w:rPr>
          <w:noProof/>
        </w:rPr>
        <w:instrText xml:space="preserve"> PAGEREF _Toc119392728 \h </w:instrText>
      </w:r>
      <w:r w:rsidRPr="00A533CF">
        <w:rPr>
          <w:noProof/>
        </w:rPr>
      </w:r>
      <w:r w:rsidRPr="00A533CF">
        <w:rPr>
          <w:noProof/>
        </w:rPr>
        <w:fldChar w:fldCharType="separate"/>
      </w:r>
      <w:r w:rsidRPr="00A533CF">
        <w:rPr>
          <w:noProof/>
        </w:rPr>
        <w:t>10</w:t>
      </w:r>
      <w:r w:rsidRPr="00A533CF">
        <w:rPr>
          <w:noProof/>
        </w:rPr>
        <w:fldChar w:fldCharType="end"/>
      </w:r>
    </w:p>
    <w:p w14:paraId="0A95B61B" w14:textId="646C6DC4" w:rsidR="009D229D" w:rsidRPr="00A533CF" w:rsidRDefault="009D229D">
      <w:pPr>
        <w:pStyle w:val="TOC1"/>
        <w:rPr>
          <w:rFonts w:asciiTheme="minorHAnsi" w:eastAsiaTheme="minorEastAsia" w:hAnsiTheme="minorHAnsi" w:cstheme="minorBidi"/>
          <w:noProof/>
          <w:szCs w:val="22"/>
          <w:lang w:val="en-US"/>
        </w:rPr>
      </w:pPr>
      <w:r w:rsidRPr="00A533CF">
        <w:rPr>
          <w:noProof/>
        </w:rPr>
        <w:t>7</w:t>
      </w:r>
      <w:r w:rsidRPr="00A533CF">
        <w:rPr>
          <w:rFonts w:asciiTheme="minorHAnsi" w:eastAsiaTheme="minorEastAsia" w:hAnsiTheme="minorHAnsi" w:cstheme="minorBidi"/>
          <w:noProof/>
          <w:szCs w:val="22"/>
          <w:lang w:val="en-US"/>
        </w:rPr>
        <w:tab/>
      </w:r>
      <w:r w:rsidRPr="00A533CF">
        <w:rPr>
          <w:noProof/>
        </w:rPr>
        <w:t>MCData Server - MCData Server operation</w:t>
      </w:r>
      <w:r w:rsidRPr="00A533CF">
        <w:rPr>
          <w:noProof/>
        </w:rPr>
        <w:tab/>
      </w:r>
      <w:r w:rsidRPr="00A533CF">
        <w:rPr>
          <w:noProof/>
        </w:rPr>
        <w:fldChar w:fldCharType="begin"/>
      </w:r>
      <w:r w:rsidRPr="00A533CF">
        <w:rPr>
          <w:noProof/>
        </w:rPr>
        <w:instrText xml:space="preserve"> PAGEREF _Toc119392729 \h </w:instrText>
      </w:r>
      <w:r w:rsidRPr="00A533CF">
        <w:rPr>
          <w:noProof/>
        </w:rPr>
      </w:r>
      <w:r w:rsidRPr="00A533CF">
        <w:rPr>
          <w:noProof/>
        </w:rPr>
        <w:fldChar w:fldCharType="separate"/>
      </w:r>
      <w:r w:rsidRPr="00A533CF">
        <w:rPr>
          <w:noProof/>
        </w:rPr>
        <w:t>10</w:t>
      </w:r>
      <w:r w:rsidRPr="00A533CF">
        <w:rPr>
          <w:noProof/>
        </w:rPr>
        <w:fldChar w:fldCharType="end"/>
      </w:r>
    </w:p>
    <w:p w14:paraId="2C77D5F1" w14:textId="6E9F0BF2" w:rsidR="009D229D" w:rsidRPr="00A533CF" w:rsidRDefault="009D229D">
      <w:pPr>
        <w:pStyle w:val="TOC8"/>
        <w:rPr>
          <w:rFonts w:asciiTheme="minorHAnsi" w:eastAsiaTheme="minorEastAsia" w:hAnsiTheme="minorHAnsi" w:cstheme="minorBidi"/>
          <w:b w:val="0"/>
          <w:noProof/>
          <w:szCs w:val="22"/>
          <w:lang w:val="en-US"/>
        </w:rPr>
      </w:pPr>
      <w:r w:rsidRPr="00A533CF">
        <w:rPr>
          <w:noProof/>
        </w:rPr>
        <w:t>Annex A (informative): Change history</w:t>
      </w:r>
      <w:r w:rsidRPr="00A533CF">
        <w:rPr>
          <w:noProof/>
        </w:rPr>
        <w:tab/>
      </w:r>
      <w:r w:rsidRPr="00A533CF">
        <w:rPr>
          <w:noProof/>
        </w:rPr>
        <w:fldChar w:fldCharType="begin"/>
      </w:r>
      <w:r w:rsidRPr="00A533CF">
        <w:rPr>
          <w:noProof/>
        </w:rPr>
        <w:instrText xml:space="preserve"> PAGEREF _Toc119392730 \h </w:instrText>
      </w:r>
      <w:r w:rsidRPr="00A533CF">
        <w:rPr>
          <w:noProof/>
        </w:rPr>
      </w:r>
      <w:r w:rsidRPr="00A533CF">
        <w:rPr>
          <w:noProof/>
        </w:rPr>
        <w:fldChar w:fldCharType="separate"/>
      </w:r>
      <w:r w:rsidRPr="00A533CF">
        <w:rPr>
          <w:noProof/>
        </w:rPr>
        <w:t>10</w:t>
      </w:r>
      <w:r w:rsidRPr="00A533CF">
        <w:rPr>
          <w:noProof/>
        </w:rPr>
        <w:fldChar w:fldCharType="end"/>
      </w:r>
    </w:p>
    <w:p w14:paraId="0B9E3498" w14:textId="48AAAADD" w:rsidR="00080512" w:rsidRPr="00A533CF" w:rsidRDefault="004D3578">
      <w:r w:rsidRPr="00A533CF">
        <w:rPr>
          <w:noProof/>
          <w:sz w:val="22"/>
        </w:rPr>
        <w:fldChar w:fldCharType="end"/>
      </w:r>
    </w:p>
    <w:p w14:paraId="747690AD" w14:textId="437D3D61" w:rsidR="0074026F" w:rsidRPr="00A533CF" w:rsidRDefault="00080512" w:rsidP="00567400">
      <w:pPr>
        <w:pStyle w:val="Guidance"/>
        <w:rPr>
          <w:color w:val="auto"/>
        </w:rPr>
      </w:pPr>
      <w:r w:rsidRPr="00A533CF">
        <w:br w:type="page"/>
      </w:r>
    </w:p>
    <w:p w14:paraId="03993004" w14:textId="77777777" w:rsidR="00080512" w:rsidRPr="00A533CF" w:rsidRDefault="00080512">
      <w:pPr>
        <w:pStyle w:val="Heading1"/>
      </w:pPr>
      <w:bookmarkStart w:id="15" w:name="foreword"/>
      <w:bookmarkStart w:id="16" w:name="_Toc119392711"/>
      <w:bookmarkEnd w:id="15"/>
      <w:r w:rsidRPr="00A533CF">
        <w:lastRenderedPageBreak/>
        <w:t>Foreword</w:t>
      </w:r>
      <w:bookmarkEnd w:id="16"/>
    </w:p>
    <w:p w14:paraId="2511FBFA" w14:textId="1A774232" w:rsidR="00080512" w:rsidRPr="00A533CF" w:rsidRDefault="00080512">
      <w:r w:rsidRPr="00A533CF">
        <w:t xml:space="preserve">This Technical </w:t>
      </w:r>
      <w:bookmarkStart w:id="17" w:name="spectype3"/>
      <w:r w:rsidRPr="00A533CF">
        <w:t>Specification</w:t>
      </w:r>
      <w:bookmarkEnd w:id="17"/>
      <w:r w:rsidRPr="00A533CF">
        <w:t xml:space="preserve"> has been produced by the 3</w:t>
      </w:r>
      <w:r w:rsidR="00F04712" w:rsidRPr="00A533CF">
        <w:t>rd</w:t>
      </w:r>
      <w:r w:rsidRPr="00A533CF">
        <w:t xml:space="preserve"> Generation Partnership Project (3GPP).</w:t>
      </w:r>
    </w:p>
    <w:p w14:paraId="3DFC7B77" w14:textId="77777777" w:rsidR="00080512" w:rsidRPr="00A533CF" w:rsidRDefault="00080512">
      <w:r w:rsidRPr="00A533C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533CF" w:rsidRDefault="00080512">
      <w:pPr>
        <w:pStyle w:val="B1"/>
      </w:pPr>
      <w:r w:rsidRPr="00A533CF">
        <w:t xml:space="preserve">Version </w:t>
      </w:r>
      <w:proofErr w:type="spellStart"/>
      <w:r w:rsidRPr="00A533CF">
        <w:t>x.y.z</w:t>
      </w:r>
      <w:proofErr w:type="spellEnd"/>
    </w:p>
    <w:p w14:paraId="580463B0" w14:textId="77777777" w:rsidR="00080512" w:rsidRPr="00A533CF" w:rsidRDefault="00080512">
      <w:pPr>
        <w:pStyle w:val="B1"/>
      </w:pPr>
      <w:proofErr w:type="gramStart"/>
      <w:r w:rsidRPr="00A533CF">
        <w:t>where</w:t>
      </w:r>
      <w:proofErr w:type="gramEnd"/>
      <w:r w:rsidRPr="00A533CF">
        <w:t>:</w:t>
      </w:r>
    </w:p>
    <w:p w14:paraId="3B71368C" w14:textId="77777777" w:rsidR="00080512" w:rsidRPr="00A533CF" w:rsidRDefault="00080512">
      <w:pPr>
        <w:pStyle w:val="B2"/>
      </w:pPr>
      <w:proofErr w:type="gramStart"/>
      <w:r w:rsidRPr="00A533CF">
        <w:t>x</w:t>
      </w:r>
      <w:proofErr w:type="gramEnd"/>
      <w:r w:rsidRPr="00A533CF">
        <w:tab/>
        <w:t>the first digit:</w:t>
      </w:r>
    </w:p>
    <w:p w14:paraId="01466A03" w14:textId="77777777" w:rsidR="00080512" w:rsidRPr="00A533CF" w:rsidRDefault="00080512">
      <w:pPr>
        <w:pStyle w:val="B3"/>
      </w:pPr>
      <w:r w:rsidRPr="00A533CF">
        <w:t>1</w:t>
      </w:r>
      <w:r w:rsidRPr="00A533CF">
        <w:tab/>
        <w:t>presented to TSG for information;</w:t>
      </w:r>
    </w:p>
    <w:p w14:paraId="055D9DB4" w14:textId="77777777" w:rsidR="00080512" w:rsidRPr="00A533CF" w:rsidRDefault="00080512">
      <w:pPr>
        <w:pStyle w:val="B3"/>
      </w:pPr>
      <w:r w:rsidRPr="00A533CF">
        <w:t>2</w:t>
      </w:r>
      <w:r w:rsidRPr="00A533CF">
        <w:tab/>
        <w:t>presented to TSG for approval;</w:t>
      </w:r>
    </w:p>
    <w:p w14:paraId="7377C719" w14:textId="77777777" w:rsidR="00080512" w:rsidRPr="00A533CF" w:rsidRDefault="00080512">
      <w:pPr>
        <w:pStyle w:val="B3"/>
      </w:pPr>
      <w:r w:rsidRPr="00A533CF">
        <w:t>3</w:t>
      </w:r>
      <w:r w:rsidRPr="00A533CF">
        <w:tab/>
        <w:t>or greater indicates TSG approved document under change control.</w:t>
      </w:r>
    </w:p>
    <w:p w14:paraId="551E0512" w14:textId="77777777" w:rsidR="00080512" w:rsidRPr="00A533CF" w:rsidRDefault="00080512">
      <w:pPr>
        <w:pStyle w:val="B2"/>
      </w:pPr>
      <w:proofErr w:type="gramStart"/>
      <w:r w:rsidRPr="00A533CF">
        <w:t>y</w:t>
      </w:r>
      <w:proofErr w:type="gramEnd"/>
      <w:r w:rsidRPr="00A533CF">
        <w:tab/>
        <w:t>the second digit is incremented for all changes of substance, i.e. technical enhancements, corrections, updates, etc.</w:t>
      </w:r>
    </w:p>
    <w:p w14:paraId="7BB56F35" w14:textId="77777777" w:rsidR="00080512" w:rsidRPr="00A533CF" w:rsidRDefault="00080512">
      <w:pPr>
        <w:pStyle w:val="B2"/>
      </w:pPr>
      <w:proofErr w:type="gramStart"/>
      <w:r w:rsidRPr="00A533CF">
        <w:t>z</w:t>
      </w:r>
      <w:proofErr w:type="gramEnd"/>
      <w:r w:rsidRPr="00A533CF">
        <w:tab/>
        <w:t>the third digit is incremented when editorial only changes have been incorporated in the document.</w:t>
      </w:r>
    </w:p>
    <w:p w14:paraId="4227C259" w14:textId="77777777" w:rsidR="00485B4B" w:rsidRPr="00A533CF" w:rsidRDefault="00485B4B" w:rsidP="008C384C"/>
    <w:p w14:paraId="7300ED02" w14:textId="5A13BC32" w:rsidR="008C384C" w:rsidRPr="00A533CF" w:rsidRDefault="008C384C" w:rsidP="008C384C">
      <w:r w:rsidRPr="00A533CF">
        <w:t xml:space="preserve">In </w:t>
      </w:r>
      <w:r w:rsidR="0074026F" w:rsidRPr="00A533CF">
        <w:t>the present</w:t>
      </w:r>
      <w:r w:rsidRPr="00A533CF">
        <w:t xml:space="preserve"> document, modal verbs have the following meanings:</w:t>
      </w:r>
    </w:p>
    <w:p w14:paraId="059166D5" w14:textId="50F31FCC" w:rsidR="008C384C" w:rsidRPr="00A533CF" w:rsidRDefault="008C384C" w:rsidP="00774DA4">
      <w:pPr>
        <w:pStyle w:val="EX"/>
      </w:pPr>
      <w:proofErr w:type="gramStart"/>
      <w:r w:rsidRPr="00A533CF">
        <w:rPr>
          <w:b/>
        </w:rPr>
        <w:t>shall</w:t>
      </w:r>
      <w:proofErr w:type="gramEnd"/>
      <w:r w:rsidR="000270B9" w:rsidRPr="00A533CF">
        <w:tab/>
      </w:r>
      <w:r w:rsidRPr="00A533CF">
        <w:t>indicates a mandatory requirement to do something</w:t>
      </w:r>
    </w:p>
    <w:p w14:paraId="3622ABA8" w14:textId="77777777" w:rsidR="008C384C" w:rsidRPr="00A533CF" w:rsidRDefault="008C384C" w:rsidP="00774DA4">
      <w:pPr>
        <w:pStyle w:val="EX"/>
      </w:pPr>
      <w:proofErr w:type="gramStart"/>
      <w:r w:rsidRPr="00A533CF">
        <w:rPr>
          <w:b/>
        </w:rPr>
        <w:t>shall</w:t>
      </w:r>
      <w:proofErr w:type="gramEnd"/>
      <w:r w:rsidRPr="00A533CF">
        <w:rPr>
          <w:b/>
        </w:rPr>
        <w:t xml:space="preserve"> not</w:t>
      </w:r>
      <w:r w:rsidRPr="00A533CF">
        <w:tab/>
        <w:t>indicates an interdiction (</w:t>
      </w:r>
      <w:r w:rsidR="001F1132" w:rsidRPr="00A533CF">
        <w:t>prohibition</w:t>
      </w:r>
      <w:r w:rsidRPr="00A533CF">
        <w:t>) to do something</w:t>
      </w:r>
    </w:p>
    <w:p w14:paraId="6B20214C" w14:textId="77777777" w:rsidR="00BA19ED" w:rsidRPr="00A533CF" w:rsidRDefault="00BA19ED" w:rsidP="00A27486">
      <w:r w:rsidRPr="00A533CF">
        <w:t>The constructions "shall" and "shall not" are confined to the context of normative provisions, and do not appear in Technical Reports.</w:t>
      </w:r>
    </w:p>
    <w:p w14:paraId="4AAA5592" w14:textId="77777777" w:rsidR="00C1496A" w:rsidRPr="00A533CF" w:rsidRDefault="00C1496A" w:rsidP="00A27486">
      <w:r w:rsidRPr="00A533CF">
        <w:t xml:space="preserve">The constructions "must" and "must not" are not used as substitutes for "shall" and "shall not". Their use is avoided insofar as possible, and </w:t>
      </w:r>
      <w:r w:rsidR="001F1132" w:rsidRPr="00A533CF">
        <w:t xml:space="preserve">they </w:t>
      </w:r>
      <w:r w:rsidRPr="00A533CF">
        <w:t xml:space="preserve">are </w:t>
      </w:r>
      <w:r w:rsidR="001F1132" w:rsidRPr="00A533CF">
        <w:t>not</w:t>
      </w:r>
      <w:r w:rsidRPr="00A533CF">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533CF" w:rsidRDefault="008C384C" w:rsidP="00774DA4">
      <w:pPr>
        <w:pStyle w:val="EX"/>
      </w:pPr>
      <w:proofErr w:type="gramStart"/>
      <w:r w:rsidRPr="00A533CF">
        <w:rPr>
          <w:b/>
        </w:rPr>
        <w:t>should</w:t>
      </w:r>
      <w:proofErr w:type="gramEnd"/>
      <w:r w:rsidR="000270B9" w:rsidRPr="00A533CF">
        <w:tab/>
      </w:r>
      <w:r w:rsidRPr="00A533CF">
        <w:t>indicates a recommendation to do something</w:t>
      </w:r>
    </w:p>
    <w:p w14:paraId="6D04F475" w14:textId="77777777" w:rsidR="008C384C" w:rsidRPr="00A533CF" w:rsidRDefault="008C384C" w:rsidP="00774DA4">
      <w:pPr>
        <w:pStyle w:val="EX"/>
      </w:pPr>
      <w:proofErr w:type="gramStart"/>
      <w:r w:rsidRPr="00A533CF">
        <w:rPr>
          <w:b/>
        </w:rPr>
        <w:t>should</w:t>
      </w:r>
      <w:proofErr w:type="gramEnd"/>
      <w:r w:rsidRPr="00A533CF">
        <w:rPr>
          <w:b/>
        </w:rPr>
        <w:t xml:space="preserve"> not</w:t>
      </w:r>
      <w:r w:rsidRPr="00A533CF">
        <w:tab/>
        <w:t>indicates a recommendation not to do something</w:t>
      </w:r>
    </w:p>
    <w:p w14:paraId="72230B23" w14:textId="56AABB4F" w:rsidR="008C384C" w:rsidRPr="00A533CF" w:rsidRDefault="008C384C" w:rsidP="00774DA4">
      <w:pPr>
        <w:pStyle w:val="EX"/>
      </w:pPr>
      <w:proofErr w:type="gramStart"/>
      <w:r w:rsidRPr="00A533CF">
        <w:rPr>
          <w:b/>
        </w:rPr>
        <w:t>may</w:t>
      </w:r>
      <w:proofErr w:type="gramEnd"/>
      <w:r w:rsidR="000270B9" w:rsidRPr="00A533CF">
        <w:tab/>
      </w:r>
      <w:r w:rsidRPr="00A533CF">
        <w:t>indicates permission to do something</w:t>
      </w:r>
    </w:p>
    <w:p w14:paraId="456F2770" w14:textId="77777777" w:rsidR="008C384C" w:rsidRPr="00A533CF" w:rsidRDefault="008C384C" w:rsidP="00774DA4">
      <w:pPr>
        <w:pStyle w:val="EX"/>
      </w:pPr>
      <w:proofErr w:type="gramStart"/>
      <w:r w:rsidRPr="00A533CF">
        <w:rPr>
          <w:b/>
        </w:rPr>
        <w:t>need</w:t>
      </w:r>
      <w:proofErr w:type="gramEnd"/>
      <w:r w:rsidRPr="00A533CF">
        <w:rPr>
          <w:b/>
        </w:rPr>
        <w:t xml:space="preserve"> not</w:t>
      </w:r>
      <w:r w:rsidRPr="00A533CF">
        <w:tab/>
        <w:t>indicates permission not to do something</w:t>
      </w:r>
    </w:p>
    <w:p w14:paraId="5448D8EA" w14:textId="77777777" w:rsidR="008C384C" w:rsidRPr="00A533CF" w:rsidRDefault="008C384C" w:rsidP="00A27486">
      <w:r w:rsidRPr="00A533CF">
        <w:t>The construction "may not" is ambiguous</w:t>
      </w:r>
      <w:r w:rsidR="001F1132" w:rsidRPr="00A533CF">
        <w:t xml:space="preserve"> </w:t>
      </w:r>
      <w:r w:rsidRPr="00A533CF">
        <w:t xml:space="preserve">and </w:t>
      </w:r>
      <w:r w:rsidR="00774DA4" w:rsidRPr="00A533CF">
        <w:t>is not</w:t>
      </w:r>
      <w:r w:rsidR="00F9008D" w:rsidRPr="00A533CF">
        <w:t xml:space="preserve"> </w:t>
      </w:r>
      <w:r w:rsidRPr="00A533CF">
        <w:t>used in normative elements.</w:t>
      </w:r>
      <w:r w:rsidR="001F1132" w:rsidRPr="00A533CF">
        <w:t xml:space="preserve"> The </w:t>
      </w:r>
      <w:r w:rsidR="003765B8" w:rsidRPr="00A533CF">
        <w:t xml:space="preserve">unambiguous </w:t>
      </w:r>
      <w:r w:rsidR="001F1132" w:rsidRPr="00A533CF">
        <w:t>construction</w:t>
      </w:r>
      <w:r w:rsidR="003765B8" w:rsidRPr="00A533CF">
        <w:t>s</w:t>
      </w:r>
      <w:r w:rsidR="001F1132" w:rsidRPr="00A533CF">
        <w:t xml:space="preserve"> "might not" </w:t>
      </w:r>
      <w:r w:rsidR="003765B8" w:rsidRPr="00A533CF">
        <w:t>or "shall not" are</w:t>
      </w:r>
      <w:r w:rsidR="001F1132" w:rsidRPr="00A533CF">
        <w:t xml:space="preserve"> used </w:t>
      </w:r>
      <w:r w:rsidR="003765B8" w:rsidRPr="00A533CF">
        <w:t xml:space="preserve">instead, depending upon the </w:t>
      </w:r>
      <w:r w:rsidR="001F1132" w:rsidRPr="00A533CF">
        <w:t>meaning intended.</w:t>
      </w:r>
    </w:p>
    <w:p w14:paraId="09B67210" w14:textId="3C9428F1" w:rsidR="008C384C" w:rsidRPr="00A533CF" w:rsidRDefault="008C384C" w:rsidP="00774DA4">
      <w:pPr>
        <w:pStyle w:val="EX"/>
      </w:pPr>
      <w:proofErr w:type="gramStart"/>
      <w:r w:rsidRPr="00A533CF">
        <w:rPr>
          <w:b/>
        </w:rPr>
        <w:t>can</w:t>
      </w:r>
      <w:proofErr w:type="gramEnd"/>
      <w:r w:rsidR="000270B9" w:rsidRPr="00A533CF">
        <w:tab/>
      </w:r>
      <w:r w:rsidRPr="00A533CF">
        <w:t>indicates</w:t>
      </w:r>
      <w:r w:rsidR="00774DA4" w:rsidRPr="00A533CF">
        <w:t xml:space="preserve"> that something is possible</w:t>
      </w:r>
    </w:p>
    <w:p w14:paraId="37427640" w14:textId="07969198" w:rsidR="00774DA4" w:rsidRPr="00A533CF" w:rsidRDefault="00774DA4" w:rsidP="00774DA4">
      <w:pPr>
        <w:pStyle w:val="EX"/>
      </w:pPr>
      <w:proofErr w:type="gramStart"/>
      <w:r w:rsidRPr="00A533CF">
        <w:rPr>
          <w:b/>
        </w:rPr>
        <w:t>cannot</w:t>
      </w:r>
      <w:proofErr w:type="gramEnd"/>
      <w:r w:rsidR="000270B9" w:rsidRPr="00A533CF">
        <w:tab/>
      </w:r>
      <w:r w:rsidRPr="00A533CF">
        <w:t>indicates that something is impossible</w:t>
      </w:r>
    </w:p>
    <w:p w14:paraId="0BBF5610" w14:textId="77777777" w:rsidR="00774DA4" w:rsidRPr="00A533CF" w:rsidRDefault="00774DA4" w:rsidP="00A27486">
      <w:r w:rsidRPr="00A533CF">
        <w:t xml:space="preserve">The constructions "can" and "cannot" </w:t>
      </w:r>
      <w:r w:rsidR="00F9008D" w:rsidRPr="00A533CF">
        <w:t xml:space="preserve">are not </w:t>
      </w:r>
      <w:r w:rsidRPr="00A533CF">
        <w:t>substitute</w:t>
      </w:r>
      <w:r w:rsidR="003765B8" w:rsidRPr="00A533CF">
        <w:t>s</w:t>
      </w:r>
      <w:r w:rsidRPr="00A533CF">
        <w:t xml:space="preserve"> for "may" and "need not".</w:t>
      </w:r>
    </w:p>
    <w:p w14:paraId="46554B00" w14:textId="08C1E576" w:rsidR="00774DA4" w:rsidRPr="00A533CF" w:rsidRDefault="00774DA4" w:rsidP="00774DA4">
      <w:pPr>
        <w:pStyle w:val="EX"/>
      </w:pPr>
      <w:proofErr w:type="gramStart"/>
      <w:r w:rsidRPr="00A533CF">
        <w:rPr>
          <w:b/>
        </w:rPr>
        <w:t>will</w:t>
      </w:r>
      <w:proofErr w:type="gramEnd"/>
      <w:r w:rsidR="000270B9" w:rsidRPr="00A533CF">
        <w:tab/>
      </w:r>
      <w:r w:rsidRPr="00A533CF">
        <w:t xml:space="preserve">indicates that something is certain </w:t>
      </w:r>
      <w:r w:rsidR="003765B8" w:rsidRPr="00A533CF">
        <w:t xml:space="preserve">or </w:t>
      </w:r>
      <w:r w:rsidRPr="00A533CF">
        <w:t xml:space="preserve">expected to happen </w:t>
      </w:r>
      <w:r w:rsidR="003765B8" w:rsidRPr="00A533CF">
        <w:t xml:space="preserve">as a result of action taken by an </w:t>
      </w:r>
      <w:r w:rsidRPr="00A533CF">
        <w:t>agency the behaviour of which is outside the scope of the present document</w:t>
      </w:r>
    </w:p>
    <w:p w14:paraId="512B18C3" w14:textId="57A47829" w:rsidR="00774DA4" w:rsidRPr="00A533CF" w:rsidRDefault="00774DA4" w:rsidP="00774DA4">
      <w:pPr>
        <w:pStyle w:val="EX"/>
      </w:pPr>
      <w:r w:rsidRPr="00A533CF">
        <w:rPr>
          <w:b/>
        </w:rPr>
        <w:t>will not</w:t>
      </w:r>
      <w:r w:rsidR="000270B9" w:rsidRPr="00A533CF">
        <w:tab/>
      </w:r>
      <w:r w:rsidRPr="00A533CF">
        <w:t xml:space="preserve">indicates that something is certain </w:t>
      </w:r>
      <w:r w:rsidR="003765B8" w:rsidRPr="00A533CF">
        <w:t xml:space="preserve">or expected not </w:t>
      </w:r>
      <w:r w:rsidRPr="00A533CF">
        <w:t xml:space="preserve">to happen </w:t>
      </w:r>
      <w:r w:rsidR="003765B8" w:rsidRPr="00A533CF">
        <w:t xml:space="preserve">as a result of action taken </w:t>
      </w:r>
      <w:r w:rsidRPr="00A533CF">
        <w:t xml:space="preserve">by </w:t>
      </w:r>
      <w:r w:rsidR="003765B8" w:rsidRPr="00A533CF">
        <w:t xml:space="preserve">an </w:t>
      </w:r>
      <w:r w:rsidRPr="00A533CF">
        <w:t>agency the behaviour of which is outside the scope of the present document</w:t>
      </w:r>
    </w:p>
    <w:p w14:paraId="7D61E1E7" w14:textId="77777777" w:rsidR="001F1132" w:rsidRPr="00A533CF" w:rsidRDefault="001F1132" w:rsidP="00774DA4">
      <w:pPr>
        <w:pStyle w:val="EX"/>
      </w:pPr>
      <w:proofErr w:type="gramStart"/>
      <w:r w:rsidRPr="00A533CF">
        <w:rPr>
          <w:b/>
        </w:rPr>
        <w:t>might</w:t>
      </w:r>
      <w:proofErr w:type="gramEnd"/>
      <w:r w:rsidRPr="00A533CF">
        <w:tab/>
        <w:t xml:space="preserve">indicates a likelihood that something will happen as a result of </w:t>
      </w:r>
      <w:r w:rsidR="003765B8" w:rsidRPr="00A533CF">
        <w:t xml:space="preserve">action taken by </w:t>
      </w:r>
      <w:r w:rsidRPr="00A533CF">
        <w:t>some agency the behaviour of which is outside the scope of the present document</w:t>
      </w:r>
    </w:p>
    <w:p w14:paraId="2F245ECB" w14:textId="77777777" w:rsidR="003765B8" w:rsidRPr="00A533CF" w:rsidRDefault="003765B8" w:rsidP="003765B8">
      <w:pPr>
        <w:pStyle w:val="EX"/>
      </w:pPr>
      <w:r w:rsidRPr="00A533CF">
        <w:rPr>
          <w:b/>
        </w:rPr>
        <w:lastRenderedPageBreak/>
        <w:t>might not</w:t>
      </w:r>
      <w:r w:rsidRPr="00A533CF">
        <w:tab/>
        <w:t>indicates a likelihood that something will not happen as a result of action taken by some agency the behaviour of which is outside the scope of the present document</w:t>
      </w:r>
    </w:p>
    <w:p w14:paraId="21555F99" w14:textId="77777777" w:rsidR="001F1132" w:rsidRPr="00A533CF" w:rsidRDefault="001F1132" w:rsidP="001F1132">
      <w:r w:rsidRPr="00A533CF">
        <w:t>In addition:</w:t>
      </w:r>
    </w:p>
    <w:p w14:paraId="63413FDB" w14:textId="77777777" w:rsidR="00774DA4" w:rsidRPr="00A533CF" w:rsidRDefault="00774DA4" w:rsidP="00774DA4">
      <w:pPr>
        <w:pStyle w:val="EX"/>
      </w:pPr>
      <w:proofErr w:type="gramStart"/>
      <w:r w:rsidRPr="00A533CF">
        <w:rPr>
          <w:b/>
        </w:rPr>
        <w:t>is</w:t>
      </w:r>
      <w:proofErr w:type="gramEnd"/>
      <w:r w:rsidRPr="00A533CF">
        <w:tab/>
        <w:t>(or any other verb in the indicative</w:t>
      </w:r>
      <w:r w:rsidR="001F1132" w:rsidRPr="00A533CF">
        <w:t xml:space="preserve"> mood</w:t>
      </w:r>
      <w:r w:rsidRPr="00A533CF">
        <w:t>) indicates a statement of fact</w:t>
      </w:r>
    </w:p>
    <w:p w14:paraId="593B9524" w14:textId="77777777" w:rsidR="00647114" w:rsidRPr="00A533CF" w:rsidRDefault="00647114" w:rsidP="00774DA4">
      <w:pPr>
        <w:pStyle w:val="EX"/>
      </w:pPr>
      <w:proofErr w:type="gramStart"/>
      <w:r w:rsidRPr="00A533CF">
        <w:rPr>
          <w:b/>
        </w:rPr>
        <w:t>is</w:t>
      </w:r>
      <w:proofErr w:type="gramEnd"/>
      <w:r w:rsidRPr="00A533CF">
        <w:rPr>
          <w:b/>
        </w:rPr>
        <w:t xml:space="preserve"> not</w:t>
      </w:r>
      <w:r w:rsidRPr="00A533CF">
        <w:tab/>
        <w:t>(or any other negative verb in the indicative</w:t>
      </w:r>
      <w:r w:rsidR="001F1132" w:rsidRPr="00A533CF">
        <w:t xml:space="preserve"> mood</w:t>
      </w:r>
      <w:r w:rsidRPr="00A533CF">
        <w:t>) indicates a statement of fact</w:t>
      </w:r>
    </w:p>
    <w:p w14:paraId="5DD56516" w14:textId="2B7F2EB7" w:rsidR="00774DA4" w:rsidRPr="00A533CF" w:rsidRDefault="00647114" w:rsidP="00A27486">
      <w:r w:rsidRPr="00A533CF">
        <w:t>The constructions "is" and "is not" do not indicate requirements.</w:t>
      </w:r>
    </w:p>
    <w:p w14:paraId="1A6D2D25" w14:textId="5CE43673" w:rsidR="007D1FD7" w:rsidRPr="00A533CF" w:rsidRDefault="007D1FD7" w:rsidP="007D1FD7">
      <w:r w:rsidRPr="00A533CF">
        <w:t>The present document is part 9 of a multi-part deliverable covering conformance test specification for Mission Critical Services over LTE consisting of:</w:t>
      </w:r>
    </w:p>
    <w:p w14:paraId="6969AE9E" w14:textId="77777777" w:rsidR="007D1FD7" w:rsidRPr="00A533CF" w:rsidRDefault="007D1FD7" w:rsidP="007D1FD7">
      <w:pPr>
        <w:pStyle w:val="B1"/>
      </w:pPr>
      <w:r w:rsidRPr="00A533CF">
        <w:tab/>
        <w:t>3GPP TS 36.579-1 [2]: "Mission Critical (MC) services over LTE; Part 1: Common test environment"</w:t>
      </w:r>
    </w:p>
    <w:p w14:paraId="165CDCDC" w14:textId="77777777" w:rsidR="007D1FD7" w:rsidRPr="00A533CF" w:rsidRDefault="007D1FD7" w:rsidP="007D1FD7">
      <w:pPr>
        <w:pStyle w:val="B1"/>
      </w:pPr>
      <w:r w:rsidRPr="00A533CF">
        <w:tab/>
        <w:t xml:space="preserve">3GPP TS 36.579-2 [3]: "Mission Critical (MC) services over LTE; Part 2: Mission Critical Push </w:t>
      </w:r>
      <w:proofErr w:type="gramStart"/>
      <w:r w:rsidRPr="00A533CF">
        <w:t>To</w:t>
      </w:r>
      <w:proofErr w:type="gramEnd"/>
      <w:r w:rsidRPr="00A533CF">
        <w:t xml:space="preserve"> Talk (MCPTT) User Equipment (UE) Protocol conformance specification" (the present document);</w:t>
      </w:r>
    </w:p>
    <w:p w14:paraId="0391A843" w14:textId="77777777" w:rsidR="007D1FD7" w:rsidRPr="00A533CF" w:rsidRDefault="007D1FD7" w:rsidP="007D1FD7">
      <w:pPr>
        <w:pStyle w:val="B1"/>
      </w:pPr>
      <w:r w:rsidRPr="00A533CF">
        <w:tab/>
        <w:t xml:space="preserve">3GPP TS 36.579-3 [4]: "Mission Critical (MC) services over LTE; Part 3: Mission Critical Push </w:t>
      </w:r>
      <w:proofErr w:type="gramStart"/>
      <w:r w:rsidRPr="00A533CF">
        <w:t>To</w:t>
      </w:r>
      <w:proofErr w:type="gramEnd"/>
      <w:r w:rsidRPr="00A533CF">
        <w:t xml:space="preserve"> Talk (MCPTT) Server Application conformance specification";</w:t>
      </w:r>
    </w:p>
    <w:p w14:paraId="05F0B8A2" w14:textId="77777777" w:rsidR="007D1FD7" w:rsidRPr="00A533CF" w:rsidRDefault="007D1FD7" w:rsidP="007D1FD7">
      <w:pPr>
        <w:pStyle w:val="B1"/>
      </w:pPr>
      <w:r w:rsidRPr="00A533CF">
        <w:tab/>
        <w:t xml:space="preserve">3GPP TS 36.579-4 [5]: "Mission Critical (MC) services over LTE; Part 4: Test Applicability and Implementation Conformance Statement (ICS) </w:t>
      </w:r>
      <w:proofErr w:type="spellStart"/>
      <w:r w:rsidRPr="00A533CF">
        <w:t>proforma</w:t>
      </w:r>
      <w:proofErr w:type="spellEnd"/>
      <w:r w:rsidRPr="00A533CF">
        <w:t xml:space="preserve"> specification";</w:t>
      </w:r>
    </w:p>
    <w:p w14:paraId="7EE7CB5B" w14:textId="77777777" w:rsidR="007D1FD7" w:rsidRPr="00A533CF" w:rsidRDefault="007D1FD7" w:rsidP="007D1FD7">
      <w:pPr>
        <w:pStyle w:val="B1"/>
      </w:pPr>
      <w:r w:rsidRPr="00A533CF">
        <w:tab/>
        <w:t>3GPP TS 36.579-5 [6]: "Mission Critical (MC) services over LTE; Part 5: Abstract test suite (ATS)"</w:t>
      </w:r>
    </w:p>
    <w:p w14:paraId="1D715E38" w14:textId="77777777" w:rsidR="007D1FD7" w:rsidRPr="00A533CF" w:rsidRDefault="007D1FD7" w:rsidP="007D1FD7">
      <w:pPr>
        <w:pStyle w:val="B1"/>
      </w:pPr>
      <w:r w:rsidRPr="00A533CF">
        <w:tab/>
        <w:t>3GPP TS 36.579-6 [7]: "Mission Critical (MC) services over LTE; Part 6: Mission Critical Video (</w:t>
      </w:r>
      <w:proofErr w:type="spellStart"/>
      <w:r w:rsidRPr="00A533CF">
        <w:t>MCVideo</w:t>
      </w:r>
      <w:proofErr w:type="spellEnd"/>
      <w:r w:rsidRPr="00A533CF">
        <w:t>) User Equipment (UE) Protocol conformance specification”.</w:t>
      </w:r>
    </w:p>
    <w:p w14:paraId="21383D13" w14:textId="77777777" w:rsidR="007D1FD7" w:rsidRPr="00A533CF" w:rsidRDefault="007D1FD7" w:rsidP="007D1FD7">
      <w:pPr>
        <w:pStyle w:val="B1"/>
      </w:pPr>
      <w:r w:rsidRPr="00A533CF">
        <w:tab/>
        <w:t>3GPP TS 36.579-7 [8]: "Mission Critical (MC) services over LTE; Part 7: Mission Critical Data (</w:t>
      </w:r>
      <w:proofErr w:type="spellStart"/>
      <w:r w:rsidRPr="00A533CF">
        <w:t>MCData</w:t>
      </w:r>
      <w:proofErr w:type="spellEnd"/>
      <w:r w:rsidRPr="00A533CF">
        <w:t>) User Equipment (UE) Protocol conformance specification”.</w:t>
      </w:r>
    </w:p>
    <w:p w14:paraId="058BB442" w14:textId="7FBDB024" w:rsidR="007D1FD7" w:rsidRPr="00A533CF" w:rsidRDefault="007D1FD7" w:rsidP="007D1FD7">
      <w:pPr>
        <w:pStyle w:val="B1"/>
      </w:pPr>
      <w:r w:rsidRPr="00A533CF">
        <w:tab/>
        <w:t>3GPP TS 36.579-8 [9]: "Mission Critical (MC) services over LTE; Part 8: Mission Critical Video (</w:t>
      </w:r>
      <w:proofErr w:type="spellStart"/>
      <w:r w:rsidRPr="00A533CF">
        <w:t>MCVideo</w:t>
      </w:r>
      <w:proofErr w:type="spellEnd"/>
      <w:r w:rsidRPr="00A533CF">
        <w:t>) Server Application conformance specification</w:t>
      </w:r>
    </w:p>
    <w:p w14:paraId="5B8EFDD9" w14:textId="3D03F6C2" w:rsidR="007D1FD7" w:rsidRPr="00A533CF" w:rsidRDefault="007D1FD7" w:rsidP="007D1FD7">
      <w:pPr>
        <w:pStyle w:val="B1"/>
        <w:rPr>
          <w:b/>
        </w:rPr>
      </w:pPr>
      <w:r w:rsidRPr="00A533CF">
        <w:rPr>
          <w:b/>
        </w:rPr>
        <w:tab/>
        <w:t>3GPP TS 36.579-9: "Mission Critical (MC) services over LTE; Part 9: Mission Critical Data (</w:t>
      </w:r>
      <w:proofErr w:type="spellStart"/>
      <w:r w:rsidRPr="00A533CF">
        <w:rPr>
          <w:b/>
        </w:rPr>
        <w:t>MCData</w:t>
      </w:r>
      <w:proofErr w:type="spellEnd"/>
      <w:r w:rsidRPr="00A533CF">
        <w:rPr>
          <w:b/>
        </w:rPr>
        <w:t>) Server Application conformance specification”.</w:t>
      </w:r>
    </w:p>
    <w:p w14:paraId="492FD9DA" w14:textId="77777777" w:rsidR="007D1FD7" w:rsidRPr="00A533CF" w:rsidRDefault="007D1FD7" w:rsidP="00A27486"/>
    <w:p w14:paraId="548A512E" w14:textId="77777777" w:rsidR="00080512" w:rsidRPr="00A533CF" w:rsidRDefault="00080512">
      <w:pPr>
        <w:pStyle w:val="Heading1"/>
      </w:pPr>
      <w:bookmarkStart w:id="18" w:name="introduction"/>
      <w:bookmarkEnd w:id="18"/>
      <w:r w:rsidRPr="00A533CF">
        <w:br w:type="page"/>
      </w:r>
      <w:bookmarkStart w:id="19" w:name="scope"/>
      <w:bookmarkStart w:id="20" w:name="_Toc119392712"/>
      <w:bookmarkEnd w:id="19"/>
      <w:r w:rsidRPr="00A533CF">
        <w:lastRenderedPageBreak/>
        <w:t>1</w:t>
      </w:r>
      <w:r w:rsidRPr="00A533CF">
        <w:tab/>
        <w:t>Scope</w:t>
      </w:r>
      <w:bookmarkEnd w:id="20"/>
    </w:p>
    <w:p w14:paraId="3487BEF2" w14:textId="2790B639" w:rsidR="005369F4" w:rsidRPr="00A533CF" w:rsidRDefault="005369F4" w:rsidP="005369F4">
      <w:bookmarkStart w:id="21" w:name="references"/>
      <w:bookmarkEnd w:id="21"/>
      <w:r w:rsidRPr="00A533CF">
        <w:t xml:space="preserve">The present document specifies the protocol conformance testing for testing a </w:t>
      </w:r>
      <w:proofErr w:type="spellStart"/>
      <w:r w:rsidR="009D229D" w:rsidRPr="00A533CF">
        <w:t>MCData</w:t>
      </w:r>
      <w:proofErr w:type="spellEnd"/>
      <w:r w:rsidRPr="00A533CF">
        <w:t xml:space="preserve"> Server for compliance to the Mission Critical </w:t>
      </w:r>
      <w:r w:rsidR="009D229D" w:rsidRPr="00A533CF">
        <w:t>Data (</w:t>
      </w:r>
      <w:proofErr w:type="spellStart"/>
      <w:r w:rsidR="009D229D" w:rsidRPr="00A533CF">
        <w:t>MCData</w:t>
      </w:r>
      <w:proofErr w:type="spellEnd"/>
      <w:r w:rsidR="009D229D" w:rsidRPr="00A533CF">
        <w:t>)</w:t>
      </w:r>
      <w:r w:rsidRPr="00A533CF">
        <w:t xml:space="preserve"> over LTE protocol requirements defined by 3GPP. The present document addresses only </w:t>
      </w:r>
      <w:proofErr w:type="spellStart"/>
      <w:r w:rsidR="009D229D" w:rsidRPr="00A533CF">
        <w:t>MCData</w:t>
      </w:r>
      <w:proofErr w:type="spellEnd"/>
      <w:r w:rsidRPr="00A533CF">
        <w:t xml:space="preserve"> Server-Client, and, </w:t>
      </w:r>
      <w:proofErr w:type="spellStart"/>
      <w:r w:rsidR="009D229D" w:rsidRPr="00A533CF">
        <w:t>MCData</w:t>
      </w:r>
      <w:proofErr w:type="spellEnd"/>
      <w:r w:rsidRPr="00A533CF">
        <w:t xml:space="preserve"> Server-Server communication scenarios. It does not cover e.g. </w:t>
      </w:r>
      <w:proofErr w:type="spellStart"/>
      <w:r w:rsidR="009D229D" w:rsidRPr="00A533CF">
        <w:t>MCData</w:t>
      </w:r>
      <w:proofErr w:type="spellEnd"/>
      <w:r w:rsidRPr="00A533CF">
        <w:t xml:space="preserve"> Server-EPS, </w:t>
      </w:r>
      <w:proofErr w:type="spellStart"/>
      <w:r w:rsidR="009D229D" w:rsidRPr="00A533CF">
        <w:t>MCData</w:t>
      </w:r>
      <w:proofErr w:type="spellEnd"/>
      <w:r w:rsidRPr="00A533CF">
        <w:t xml:space="preserve"> Server-SIP Core, etc. scenarios which involve interfaces which implementation may widely vary.</w:t>
      </w:r>
    </w:p>
    <w:p w14:paraId="56B515F7" w14:textId="77777777" w:rsidR="005369F4" w:rsidRPr="00A533CF" w:rsidRDefault="005369F4" w:rsidP="005369F4">
      <w:r w:rsidRPr="00A533CF">
        <w:t>In particular the present specification contains:</w:t>
      </w:r>
    </w:p>
    <w:p w14:paraId="7C188C94" w14:textId="77777777" w:rsidR="005369F4" w:rsidRPr="00A533CF" w:rsidRDefault="005369F4" w:rsidP="005369F4">
      <w:r w:rsidRPr="00A533CF">
        <w:t>-</w:t>
      </w:r>
      <w:r w:rsidRPr="00A533CF">
        <w:tab/>
      </w:r>
      <w:proofErr w:type="gramStart"/>
      <w:r w:rsidRPr="00A533CF">
        <w:t>the</w:t>
      </w:r>
      <w:proofErr w:type="gramEnd"/>
      <w:r w:rsidRPr="00A533CF">
        <w:t xml:space="preserve"> overall test structure;</w:t>
      </w:r>
    </w:p>
    <w:p w14:paraId="54D60087" w14:textId="77777777" w:rsidR="005369F4" w:rsidRPr="00A533CF" w:rsidRDefault="005369F4" w:rsidP="005369F4">
      <w:r w:rsidRPr="00A533CF">
        <w:t>-</w:t>
      </w:r>
      <w:r w:rsidRPr="00A533CF">
        <w:tab/>
      </w:r>
      <w:proofErr w:type="gramStart"/>
      <w:r w:rsidRPr="00A533CF">
        <w:t>the</w:t>
      </w:r>
      <w:proofErr w:type="gramEnd"/>
      <w:r w:rsidRPr="00A533CF">
        <w:t xml:space="preserve"> test configurations;</w:t>
      </w:r>
    </w:p>
    <w:p w14:paraId="30DF1123" w14:textId="77777777" w:rsidR="005369F4" w:rsidRPr="00A533CF" w:rsidRDefault="005369F4" w:rsidP="005369F4">
      <w:r w:rsidRPr="00A533CF">
        <w:t>-</w:t>
      </w:r>
      <w:r w:rsidRPr="00A533CF">
        <w:tab/>
      </w:r>
      <w:proofErr w:type="gramStart"/>
      <w:r w:rsidRPr="00A533CF">
        <w:t>the</w:t>
      </w:r>
      <w:proofErr w:type="gramEnd"/>
      <w:r w:rsidRPr="00A533CF">
        <w:t xml:space="preserve"> conformance requirement and reference to the core specifications;</w:t>
      </w:r>
    </w:p>
    <w:p w14:paraId="78A13A3D" w14:textId="77777777" w:rsidR="005369F4" w:rsidRPr="00A533CF" w:rsidRDefault="005369F4" w:rsidP="005369F4">
      <w:r w:rsidRPr="00A533CF">
        <w:t>-</w:t>
      </w:r>
      <w:r w:rsidRPr="00A533CF">
        <w:tab/>
      </w:r>
      <w:proofErr w:type="gramStart"/>
      <w:r w:rsidRPr="00A533CF">
        <w:t>the</w:t>
      </w:r>
      <w:proofErr w:type="gramEnd"/>
      <w:r w:rsidRPr="00A533CF">
        <w:t xml:space="preserve"> test purposes; and</w:t>
      </w:r>
    </w:p>
    <w:p w14:paraId="5C441DC9" w14:textId="77777777" w:rsidR="005369F4" w:rsidRPr="00A533CF" w:rsidRDefault="005369F4" w:rsidP="005369F4">
      <w:r w:rsidRPr="00A533CF">
        <w:t>-</w:t>
      </w:r>
      <w:r w:rsidRPr="00A533CF">
        <w:tab/>
      </w:r>
      <w:proofErr w:type="gramStart"/>
      <w:r w:rsidRPr="00A533CF">
        <w:t>a</w:t>
      </w:r>
      <w:proofErr w:type="gramEnd"/>
      <w:r w:rsidRPr="00A533CF">
        <w:t xml:space="preserve"> brief description of the test procedure, the specific test requirements and short message exchange table.</w:t>
      </w:r>
    </w:p>
    <w:p w14:paraId="3C3789F4" w14:textId="233D57AA" w:rsidR="005369F4" w:rsidRPr="00A533CF" w:rsidRDefault="005369F4" w:rsidP="005369F4">
      <w:r w:rsidRPr="00A533CF">
        <w:t xml:space="preserve">The present document is valid for </w:t>
      </w:r>
      <w:proofErr w:type="spellStart"/>
      <w:r w:rsidR="009D229D" w:rsidRPr="00A533CF">
        <w:t>MCData</w:t>
      </w:r>
      <w:proofErr w:type="spellEnd"/>
      <w:r w:rsidRPr="00A533CF">
        <w:t xml:space="preserve"> Servers implemented according to 3GPP releases starting from Release 14 up to the Release indicated on the cover page of the present document.</w:t>
      </w:r>
    </w:p>
    <w:p w14:paraId="39B418A1" w14:textId="77777777" w:rsidR="005369F4" w:rsidRPr="00A533CF" w:rsidRDefault="005369F4" w:rsidP="005369F4">
      <w:r w:rsidRPr="00A533CF">
        <w:t>The following information relevant to testing specified in the present document could be found in accompanying specifications:</w:t>
      </w:r>
    </w:p>
    <w:p w14:paraId="4D219ACD" w14:textId="77777777" w:rsidR="005369F4" w:rsidRPr="00A533CF" w:rsidRDefault="005369F4" w:rsidP="005369F4">
      <w:r w:rsidRPr="00A533CF">
        <w:t>-</w:t>
      </w:r>
      <w:r w:rsidRPr="00A533CF">
        <w:tab/>
      </w:r>
      <w:proofErr w:type="gramStart"/>
      <w:r w:rsidRPr="00A533CF">
        <w:t>default</w:t>
      </w:r>
      <w:proofErr w:type="gramEnd"/>
      <w:r w:rsidRPr="00A533CF">
        <w:t xml:space="preserve"> setting of the test parameters TS 36.579-1 [2];</w:t>
      </w:r>
    </w:p>
    <w:p w14:paraId="1D3C7ACC" w14:textId="2699B7F0" w:rsidR="005369F4" w:rsidRPr="00A533CF" w:rsidRDefault="005369F4" w:rsidP="005369F4">
      <w:r w:rsidRPr="00A533CF">
        <w:t>-</w:t>
      </w:r>
      <w:r w:rsidRPr="00A533CF">
        <w:tab/>
        <w:t>Implementation Conformance Statement (ICS) TS 36.579-4 [</w:t>
      </w:r>
      <w:r w:rsidR="000D73CE" w:rsidRPr="00A533CF">
        <w:t>5</w:t>
      </w:r>
      <w:r w:rsidRPr="00A533CF">
        <w:t xml:space="preserve">] and Implementation </w:t>
      </w:r>
      <w:proofErr w:type="spellStart"/>
      <w:r w:rsidRPr="00A533CF">
        <w:t>eXtra</w:t>
      </w:r>
      <w:proofErr w:type="spellEnd"/>
      <w:r w:rsidRPr="00A533CF">
        <w:t xml:space="preserve"> Information for Testing (IXIT) TS 36.579-5 [</w:t>
      </w:r>
      <w:r w:rsidR="000D73CE" w:rsidRPr="00A533CF">
        <w:t>6</w:t>
      </w:r>
      <w:r w:rsidRPr="00A533CF">
        <w:t>];</w:t>
      </w:r>
    </w:p>
    <w:p w14:paraId="343FB329" w14:textId="63BF1FC8" w:rsidR="005369F4" w:rsidRPr="00A533CF" w:rsidRDefault="005369F4" w:rsidP="005369F4">
      <w:r w:rsidRPr="00A533CF">
        <w:t>-</w:t>
      </w:r>
      <w:r w:rsidRPr="00A533CF">
        <w:tab/>
      </w:r>
      <w:proofErr w:type="gramStart"/>
      <w:r w:rsidRPr="00A533CF">
        <w:t>the</w:t>
      </w:r>
      <w:proofErr w:type="gramEnd"/>
      <w:r w:rsidRPr="00A533CF">
        <w:t xml:space="preserve"> applicability of each test case TS 36.579-4 [</w:t>
      </w:r>
      <w:r w:rsidR="000D73CE" w:rsidRPr="00A533CF">
        <w:t>5</w:t>
      </w:r>
      <w:r w:rsidRPr="00A533CF">
        <w:t>].</w:t>
      </w:r>
    </w:p>
    <w:p w14:paraId="0AC8F793" w14:textId="41B933C1" w:rsidR="005369F4" w:rsidRPr="00A533CF" w:rsidRDefault="005369F4" w:rsidP="005369F4">
      <w:r w:rsidRPr="00A533CF">
        <w:t xml:space="preserve">The present document does not specify the protocol conformance testing for the EPS (LTE) bearers which carry the </w:t>
      </w:r>
      <w:proofErr w:type="spellStart"/>
      <w:r w:rsidR="009D229D" w:rsidRPr="00A533CF">
        <w:t>MCData</w:t>
      </w:r>
      <w:proofErr w:type="spellEnd"/>
      <w:r w:rsidRPr="00A533CF">
        <w:t xml:space="preserve"> data sent or received by the </w:t>
      </w:r>
      <w:proofErr w:type="spellStart"/>
      <w:r w:rsidR="009D229D" w:rsidRPr="00A533CF">
        <w:t>MCData</w:t>
      </w:r>
      <w:proofErr w:type="spellEnd"/>
      <w:r w:rsidRPr="00A533CF">
        <w:t xml:space="preserve"> Server. The specification of such testing is out of the scope of RAN5.</w:t>
      </w:r>
    </w:p>
    <w:p w14:paraId="794720D9" w14:textId="77777777" w:rsidR="00080512" w:rsidRPr="00A533CF" w:rsidRDefault="00080512">
      <w:pPr>
        <w:pStyle w:val="Heading1"/>
      </w:pPr>
      <w:bookmarkStart w:id="22" w:name="_Toc119392713"/>
      <w:r w:rsidRPr="00A533CF">
        <w:t>2</w:t>
      </w:r>
      <w:r w:rsidRPr="00A533CF">
        <w:tab/>
        <w:t>References</w:t>
      </w:r>
      <w:bookmarkEnd w:id="22"/>
    </w:p>
    <w:p w14:paraId="38C42C61" w14:textId="77777777" w:rsidR="00080512" w:rsidRPr="00A533CF" w:rsidRDefault="00080512">
      <w:r w:rsidRPr="00A533CF">
        <w:t>The following documents contain provisions which, through reference in this text, constitute provisions of the present document.</w:t>
      </w:r>
    </w:p>
    <w:p w14:paraId="58E74F57" w14:textId="77777777" w:rsidR="00080512" w:rsidRPr="00A533CF" w:rsidRDefault="00051834" w:rsidP="00051834">
      <w:pPr>
        <w:pStyle w:val="B1"/>
      </w:pPr>
      <w:r w:rsidRPr="00A533CF">
        <w:t>-</w:t>
      </w:r>
      <w:r w:rsidRPr="00A533CF">
        <w:tab/>
      </w:r>
      <w:r w:rsidR="00080512" w:rsidRPr="00A533CF">
        <w:t>References are either specific (identified by date of publication, edition numbe</w:t>
      </w:r>
      <w:r w:rsidR="00DC4DA2" w:rsidRPr="00A533CF">
        <w:t>r, version number, etc.) or non</w:t>
      </w:r>
      <w:r w:rsidR="00DC4DA2" w:rsidRPr="00A533CF">
        <w:noBreakHyphen/>
      </w:r>
      <w:r w:rsidR="00080512" w:rsidRPr="00A533CF">
        <w:t>specific.</w:t>
      </w:r>
    </w:p>
    <w:p w14:paraId="3CDBAF19" w14:textId="77777777" w:rsidR="00080512" w:rsidRPr="00A533CF" w:rsidRDefault="00051834" w:rsidP="00051834">
      <w:pPr>
        <w:pStyle w:val="B1"/>
      </w:pPr>
      <w:r w:rsidRPr="00A533CF">
        <w:t>-</w:t>
      </w:r>
      <w:r w:rsidRPr="00A533CF">
        <w:tab/>
      </w:r>
      <w:r w:rsidR="00080512" w:rsidRPr="00A533CF">
        <w:t>For a specific reference, subsequent revisions do not apply.</w:t>
      </w:r>
    </w:p>
    <w:p w14:paraId="52D91A89" w14:textId="77777777" w:rsidR="00080512" w:rsidRPr="00A533CF" w:rsidRDefault="00051834" w:rsidP="00051834">
      <w:pPr>
        <w:pStyle w:val="B1"/>
      </w:pPr>
      <w:r w:rsidRPr="00A533CF">
        <w:t>-</w:t>
      </w:r>
      <w:r w:rsidRPr="00A533CF">
        <w:tab/>
      </w:r>
      <w:r w:rsidR="00080512" w:rsidRPr="00A533CF">
        <w:t>For a non-specific reference, the latest version applies. In the case of a reference to a 3GPP document (including a GSM document), a non-specific reference implicitly refers to the latest version of that document</w:t>
      </w:r>
      <w:r w:rsidR="00080512" w:rsidRPr="00A533CF">
        <w:rPr>
          <w:i/>
        </w:rPr>
        <w:t xml:space="preserve"> in the same Release as the present document</w:t>
      </w:r>
      <w:r w:rsidR="00080512" w:rsidRPr="00A533CF">
        <w:t>.</w:t>
      </w:r>
    </w:p>
    <w:p w14:paraId="5454155F" w14:textId="77777777" w:rsidR="00B26AF6" w:rsidRPr="00A533CF" w:rsidRDefault="00B26AF6" w:rsidP="00B26AF6">
      <w:pPr>
        <w:pStyle w:val="EX"/>
      </w:pPr>
      <w:r w:rsidRPr="00A533CF">
        <w:t>[1]</w:t>
      </w:r>
      <w:r w:rsidRPr="00A533CF">
        <w:tab/>
        <w:t>3GPP TR 21.905: "Vocabulary for 3GPP Specifications".</w:t>
      </w:r>
    </w:p>
    <w:p w14:paraId="38C4B34E" w14:textId="77777777" w:rsidR="00B26AF6" w:rsidRPr="00A533CF" w:rsidRDefault="00B26AF6" w:rsidP="00B26AF6">
      <w:pPr>
        <w:pStyle w:val="EX"/>
      </w:pPr>
      <w:r w:rsidRPr="00A533CF">
        <w:t>[2]</w:t>
      </w:r>
      <w:r w:rsidRPr="00A533CF">
        <w:tab/>
        <w:t>3GPP TS 36.579-1: "Mission Critical (MC) services over LTE; Part 1: Common test environment".</w:t>
      </w:r>
    </w:p>
    <w:p w14:paraId="6D1F9059" w14:textId="77777777" w:rsidR="00B26AF6" w:rsidRPr="00A533CF" w:rsidRDefault="00B26AF6" w:rsidP="00B26AF6">
      <w:pPr>
        <w:pStyle w:val="EX"/>
      </w:pPr>
      <w:r w:rsidRPr="00A533CF">
        <w:t>[3]</w:t>
      </w:r>
      <w:r w:rsidRPr="00A533CF">
        <w:tab/>
        <w:t xml:space="preserve">3GPP TS 36.579-2: "Mission Critical Push </w:t>
      </w:r>
      <w:proofErr w:type="gramStart"/>
      <w:r w:rsidRPr="00A533CF">
        <w:t>To</w:t>
      </w:r>
      <w:proofErr w:type="gramEnd"/>
      <w:r w:rsidRPr="00A533CF">
        <w:t xml:space="preserve"> Talk (MCPTT) over LTE conformance testing; Part 2: MCPTT Client Application test specification".</w:t>
      </w:r>
    </w:p>
    <w:p w14:paraId="6EF19E71" w14:textId="77777777" w:rsidR="00B26AF6" w:rsidRPr="00A533CF" w:rsidRDefault="00B26AF6" w:rsidP="00B26AF6">
      <w:pPr>
        <w:pStyle w:val="EX"/>
      </w:pPr>
      <w:r w:rsidRPr="00A533CF">
        <w:t>[4]</w:t>
      </w:r>
      <w:r w:rsidRPr="00A533CF">
        <w:tab/>
        <w:t xml:space="preserve">3GPP TS 36.579-3: " Mission Critical (MC) services over LTE; Part 3: Mission Critical Push </w:t>
      </w:r>
      <w:proofErr w:type="gramStart"/>
      <w:r w:rsidRPr="00A533CF">
        <w:t>To</w:t>
      </w:r>
      <w:proofErr w:type="gramEnd"/>
      <w:r w:rsidRPr="00A533CF">
        <w:t xml:space="preserve"> Talk (MCPTT) Server Application test specification".</w:t>
      </w:r>
    </w:p>
    <w:p w14:paraId="4658357C" w14:textId="77777777" w:rsidR="00B26AF6" w:rsidRPr="00A533CF" w:rsidRDefault="00B26AF6" w:rsidP="00B26AF6">
      <w:pPr>
        <w:pStyle w:val="EX"/>
      </w:pPr>
      <w:r w:rsidRPr="00A533CF">
        <w:t>[5]</w:t>
      </w:r>
      <w:r w:rsidRPr="00A533CF">
        <w:tab/>
        <w:t>3GPP TS 36.579-4: " Mission Critical (MC) services over LTE; Part 4: Test Applicability and Implementation Conformance Statement (ICS).</w:t>
      </w:r>
    </w:p>
    <w:p w14:paraId="4108A732" w14:textId="77777777" w:rsidR="00B26AF6" w:rsidRPr="00A533CF" w:rsidRDefault="00B26AF6" w:rsidP="00B26AF6">
      <w:pPr>
        <w:pStyle w:val="EX"/>
      </w:pPr>
      <w:r w:rsidRPr="00A533CF">
        <w:lastRenderedPageBreak/>
        <w:t>[6]</w:t>
      </w:r>
      <w:r w:rsidRPr="00A533CF">
        <w:tab/>
        <w:t>3GPP TS 36.579-5: "Mission Critical (MC) services over LTE; Part 5: Abstract test suite (ATS)".</w:t>
      </w:r>
    </w:p>
    <w:p w14:paraId="0402F824" w14:textId="77777777" w:rsidR="00B26AF6" w:rsidRPr="00A533CF" w:rsidRDefault="00B26AF6" w:rsidP="00B26AF6">
      <w:pPr>
        <w:pStyle w:val="EX"/>
      </w:pPr>
      <w:r w:rsidRPr="00A533CF">
        <w:t>[7]</w:t>
      </w:r>
      <w:r w:rsidRPr="00A533CF">
        <w:tab/>
        <w:t>3GPP TS 36.579-6: "Mission Critical (MC) services over LTE; Part 6: Mission Critical Video (</w:t>
      </w:r>
      <w:proofErr w:type="spellStart"/>
      <w:r w:rsidRPr="00A533CF">
        <w:t>MCVideo</w:t>
      </w:r>
      <w:proofErr w:type="spellEnd"/>
      <w:r w:rsidRPr="00A533CF">
        <w:t>) User Equipment (UE) Protocol conformance specification”.</w:t>
      </w:r>
    </w:p>
    <w:p w14:paraId="00F641CB" w14:textId="77777777" w:rsidR="00B26AF6" w:rsidRPr="00A533CF" w:rsidRDefault="00B26AF6" w:rsidP="00B26AF6">
      <w:pPr>
        <w:pStyle w:val="EX"/>
      </w:pPr>
      <w:r w:rsidRPr="00A533CF">
        <w:t>[8]</w:t>
      </w:r>
      <w:r w:rsidRPr="00A533CF">
        <w:tab/>
        <w:t>3GPP TS 36.579-7: "Mission Critical (MC) services over LTE; Part 7: Mission Critical Data (</w:t>
      </w:r>
      <w:proofErr w:type="spellStart"/>
      <w:r w:rsidRPr="00A533CF">
        <w:t>MCData</w:t>
      </w:r>
      <w:proofErr w:type="spellEnd"/>
      <w:r w:rsidRPr="00A533CF">
        <w:t>) User Equipment (UE) Protocol conformance specification”.</w:t>
      </w:r>
    </w:p>
    <w:p w14:paraId="0246AB84" w14:textId="77777777" w:rsidR="00B26AF6" w:rsidRPr="00A533CF" w:rsidRDefault="00B26AF6" w:rsidP="00B26AF6">
      <w:pPr>
        <w:pStyle w:val="EX"/>
      </w:pPr>
      <w:r w:rsidRPr="00A533CF">
        <w:t>[9]</w:t>
      </w:r>
      <w:r w:rsidRPr="00A533CF">
        <w:tab/>
        <w:t>3GPP TS 36.579-8: "Mission Critical (MC) services over LTE; Part 8: Mission Critical Video (</w:t>
      </w:r>
      <w:proofErr w:type="spellStart"/>
      <w:r w:rsidRPr="00A533CF">
        <w:t>MCVideo</w:t>
      </w:r>
      <w:proofErr w:type="spellEnd"/>
      <w:r w:rsidRPr="00A533CF">
        <w:t>) Server Application conformance specification”.</w:t>
      </w:r>
    </w:p>
    <w:p w14:paraId="6C2EA538" w14:textId="77777777" w:rsidR="00B26AF6" w:rsidRPr="00A533CF" w:rsidRDefault="00B26AF6" w:rsidP="00B26AF6">
      <w:pPr>
        <w:pStyle w:val="EX"/>
      </w:pPr>
      <w:r w:rsidRPr="00A533CF">
        <w:t>[10]</w:t>
      </w:r>
      <w:r w:rsidRPr="00A533CF">
        <w:tab/>
        <w:t>3GPP TS 22.280: "Mission Critical Services Common Requirements (</w:t>
      </w:r>
      <w:proofErr w:type="spellStart"/>
      <w:r w:rsidRPr="00A533CF">
        <w:t>MCCoRe</w:t>
      </w:r>
      <w:proofErr w:type="spellEnd"/>
      <w:r w:rsidRPr="00A533CF">
        <w:t>); Stage 1".</w:t>
      </w:r>
    </w:p>
    <w:p w14:paraId="54853882" w14:textId="77777777" w:rsidR="00B26AF6" w:rsidRPr="00A533CF" w:rsidRDefault="00B26AF6" w:rsidP="00B26AF6">
      <w:pPr>
        <w:pStyle w:val="EX"/>
      </w:pPr>
      <w:r w:rsidRPr="00A533CF">
        <w:t>[11]</w:t>
      </w:r>
      <w:r w:rsidRPr="00A533CF">
        <w:tab/>
        <w:t>3GPP TS 22.282: "Mission Critical (MC) data".</w:t>
      </w:r>
    </w:p>
    <w:p w14:paraId="15D5B8C2" w14:textId="77777777" w:rsidR="00B26AF6" w:rsidRPr="00A533CF" w:rsidRDefault="00B26AF6" w:rsidP="00B26AF6">
      <w:pPr>
        <w:pStyle w:val="EX"/>
      </w:pPr>
      <w:r w:rsidRPr="00A533CF">
        <w:t>[12]</w:t>
      </w:r>
      <w:r w:rsidRPr="00A533CF">
        <w:tab/>
        <w:t>3GPP TS 23.179: "Functional architecture and information flows to support mission critical communication services; Stage 2".</w:t>
      </w:r>
    </w:p>
    <w:p w14:paraId="431DA2AC" w14:textId="77777777" w:rsidR="00B26AF6" w:rsidRPr="00A533CF" w:rsidRDefault="00B26AF6" w:rsidP="00B26AF6">
      <w:pPr>
        <w:pStyle w:val="EX"/>
      </w:pPr>
      <w:r w:rsidRPr="00A533CF">
        <w:t>[13]</w:t>
      </w:r>
      <w:r w:rsidRPr="00A533CF">
        <w:tab/>
        <w:t>3GPP TS 23.280: "Common functional architecture to support mission critical services; Stage 2".</w:t>
      </w:r>
    </w:p>
    <w:p w14:paraId="62F6832A" w14:textId="77777777" w:rsidR="00B26AF6" w:rsidRPr="00A533CF" w:rsidRDefault="00B26AF6" w:rsidP="00B26AF6">
      <w:pPr>
        <w:pStyle w:val="EX"/>
      </w:pPr>
      <w:r w:rsidRPr="00A533CF">
        <w:t>[14]</w:t>
      </w:r>
      <w:r w:rsidRPr="00A533CF">
        <w:tab/>
        <w:t>3GPP TS 23.282: "Functional architecture and information flows to support Mission Critical Data (</w:t>
      </w:r>
      <w:proofErr w:type="spellStart"/>
      <w:r w:rsidRPr="00A533CF">
        <w:t>MCData</w:t>
      </w:r>
      <w:proofErr w:type="spellEnd"/>
      <w:r w:rsidRPr="00A533CF">
        <w:t>); Stage 2".</w:t>
      </w:r>
    </w:p>
    <w:p w14:paraId="2612C491" w14:textId="77777777" w:rsidR="00B26AF6" w:rsidRPr="00A533CF" w:rsidRDefault="00B26AF6" w:rsidP="00B26AF6">
      <w:pPr>
        <w:pStyle w:val="EX"/>
      </w:pPr>
      <w:r w:rsidRPr="00A533CF">
        <w:t>[15]</w:t>
      </w:r>
      <w:r w:rsidRPr="00A533CF">
        <w:tab/>
        <w:t>3GPP TS 24.282: "Mission Critical Data (</w:t>
      </w:r>
      <w:proofErr w:type="spellStart"/>
      <w:r w:rsidRPr="00A533CF">
        <w:t>MCData</w:t>
      </w:r>
      <w:proofErr w:type="spellEnd"/>
      <w:r w:rsidRPr="00A533CF">
        <w:t>) signalling control; Protocol specification".</w:t>
      </w:r>
    </w:p>
    <w:p w14:paraId="390BAE24" w14:textId="77777777" w:rsidR="00B26AF6" w:rsidRPr="00A533CF" w:rsidRDefault="00B26AF6" w:rsidP="00B26AF6">
      <w:pPr>
        <w:pStyle w:val="EX"/>
      </w:pPr>
      <w:r w:rsidRPr="00A533CF">
        <w:t>[16]</w:t>
      </w:r>
      <w:r w:rsidRPr="00A533CF">
        <w:tab/>
        <w:t>3GPP TS 24.582: "Mission Critical Data (</w:t>
      </w:r>
      <w:proofErr w:type="spellStart"/>
      <w:r w:rsidRPr="00A533CF">
        <w:t>MCData</w:t>
      </w:r>
      <w:proofErr w:type="spellEnd"/>
      <w:r w:rsidRPr="00A533CF">
        <w:t>) media plane control; Protocol specification".</w:t>
      </w:r>
    </w:p>
    <w:p w14:paraId="10246F27" w14:textId="77777777" w:rsidR="00B26AF6" w:rsidRPr="00A533CF" w:rsidRDefault="00B26AF6" w:rsidP="00B26AF6">
      <w:pPr>
        <w:pStyle w:val="EX"/>
      </w:pPr>
      <w:r w:rsidRPr="00A533CF">
        <w:t>[17]</w:t>
      </w:r>
      <w:r w:rsidRPr="00A533CF">
        <w:tab/>
        <w:t>3GPP TS 24.481: "Mission Critical Services (MCS) group management; Protocol specification".</w:t>
      </w:r>
    </w:p>
    <w:p w14:paraId="60C8D700" w14:textId="77777777" w:rsidR="00B26AF6" w:rsidRPr="00A533CF" w:rsidRDefault="00B26AF6" w:rsidP="00B26AF6">
      <w:pPr>
        <w:pStyle w:val="EX"/>
      </w:pPr>
      <w:r w:rsidRPr="00A533CF">
        <w:t>[18]</w:t>
      </w:r>
      <w:r w:rsidRPr="00A533CF">
        <w:tab/>
        <w:t>3GPP TS 24.482: "Mission Critical Services (MCS) identity management; Protocol specification".</w:t>
      </w:r>
    </w:p>
    <w:p w14:paraId="13ECFECF" w14:textId="77777777" w:rsidR="00B26AF6" w:rsidRPr="00A533CF" w:rsidRDefault="00B26AF6" w:rsidP="00B26AF6">
      <w:pPr>
        <w:pStyle w:val="EX"/>
      </w:pPr>
      <w:r w:rsidRPr="00A533CF">
        <w:t>[19]</w:t>
      </w:r>
      <w:r w:rsidRPr="00A533CF">
        <w:tab/>
        <w:t>3GPP TS 24.483: "Mission Critical Services (MCS) Management Object (MO)".</w:t>
      </w:r>
    </w:p>
    <w:p w14:paraId="05F7FC95" w14:textId="77777777" w:rsidR="00B26AF6" w:rsidRPr="00A533CF" w:rsidRDefault="00B26AF6" w:rsidP="00B26AF6">
      <w:pPr>
        <w:pStyle w:val="EX"/>
      </w:pPr>
      <w:r w:rsidRPr="00A533CF">
        <w:t>[20]</w:t>
      </w:r>
      <w:r w:rsidRPr="00A533CF">
        <w:tab/>
        <w:t>3GPP TS 24.484: "Mission Critical Services (MCS) configuration management; Protocol specification".</w:t>
      </w:r>
    </w:p>
    <w:p w14:paraId="15A18825" w14:textId="77777777" w:rsidR="00B26AF6" w:rsidRPr="00A533CF" w:rsidRDefault="00B26AF6" w:rsidP="00B26AF6">
      <w:pPr>
        <w:pStyle w:val="EX"/>
      </w:pPr>
      <w:r w:rsidRPr="00A533CF">
        <w:t>[21]</w:t>
      </w:r>
      <w:r w:rsidRPr="00A533CF">
        <w:tab/>
        <w:t>3GPP TS 33.180: "Security of the Mission Critical (MC) service".</w:t>
      </w:r>
    </w:p>
    <w:p w14:paraId="70F0A6C4" w14:textId="77777777" w:rsidR="00B26AF6" w:rsidRPr="00A533CF" w:rsidRDefault="00B26AF6" w:rsidP="00B26AF6">
      <w:pPr>
        <w:pStyle w:val="EX"/>
      </w:pPr>
      <w:r w:rsidRPr="00A533CF">
        <w:t>[22]</w:t>
      </w:r>
      <w:r w:rsidRPr="00A533CF">
        <w:tab/>
        <w:t>3GPP TS 24.229: "IP multimedia call control protocol based on Session Initiation Protocol (SIP) and Session Description Protocol (SDP); Stage 3".</w:t>
      </w:r>
    </w:p>
    <w:p w14:paraId="5B3A974D" w14:textId="77777777" w:rsidR="00B26AF6" w:rsidRPr="00A533CF" w:rsidRDefault="00B26AF6" w:rsidP="00B26AF6">
      <w:pPr>
        <w:pStyle w:val="EX"/>
      </w:pPr>
      <w:r w:rsidRPr="00A533CF">
        <w:t>[23]</w:t>
      </w:r>
      <w:r w:rsidRPr="00A533CF">
        <w:tab/>
        <w:t>3GPP TS 24.237: "IP Multimedia Subsystem (IMS) Service Continuity; Stage 3".</w:t>
      </w:r>
    </w:p>
    <w:p w14:paraId="71CB469A" w14:textId="77777777" w:rsidR="00B26AF6" w:rsidRPr="00A533CF" w:rsidRDefault="00B26AF6" w:rsidP="00B26AF6">
      <w:pPr>
        <w:pStyle w:val="EX"/>
      </w:pPr>
      <w:r w:rsidRPr="00A533CF">
        <w:t>[24]</w:t>
      </w:r>
      <w:r w:rsidRPr="00A533CF">
        <w:tab/>
        <w:t>3GPP TS 29.468: "Group Communication System Enablers for LTE (GCSE_LTE); MB2 Reference Point; Stage 3".</w:t>
      </w:r>
    </w:p>
    <w:p w14:paraId="1E6075C9" w14:textId="77777777" w:rsidR="00B26AF6" w:rsidRPr="00A533CF" w:rsidRDefault="00B26AF6" w:rsidP="00B26AF6">
      <w:pPr>
        <w:pStyle w:val="EX"/>
      </w:pPr>
      <w:r w:rsidRPr="00A533CF">
        <w:t>[25]</w:t>
      </w:r>
      <w:r w:rsidRPr="00A533CF">
        <w:tab/>
        <w:t>3GPP TS 24.301: "Non-Access-Stratum (NAS) protocol for Evolved Packet System (EPS); Stage 3".</w:t>
      </w:r>
    </w:p>
    <w:p w14:paraId="759372F6" w14:textId="77777777" w:rsidR="00B26AF6" w:rsidRPr="00A533CF" w:rsidRDefault="00B26AF6" w:rsidP="00B26AF6">
      <w:pPr>
        <w:pStyle w:val="EX"/>
      </w:pPr>
      <w:r w:rsidRPr="00A533CF">
        <w:t>[26]</w:t>
      </w:r>
      <w:r w:rsidRPr="00A533CF">
        <w:tab/>
        <w:t>3GPP TS 24.008: "Mobile Radio Interface Layer 3 specification; Core Network Protocols; Stage 3".</w:t>
      </w:r>
    </w:p>
    <w:p w14:paraId="34AE4A7E" w14:textId="77777777" w:rsidR="00B26AF6" w:rsidRPr="00A533CF" w:rsidRDefault="00B26AF6" w:rsidP="00B26AF6">
      <w:pPr>
        <w:pStyle w:val="EX"/>
      </w:pPr>
      <w:r w:rsidRPr="00A533CF">
        <w:t>[27]</w:t>
      </w:r>
      <w:r w:rsidRPr="00A533CF">
        <w:tab/>
        <w:t>3GPP TS 36.509: "Special conformance testing functions for User Equipment (UE)".</w:t>
      </w:r>
    </w:p>
    <w:p w14:paraId="1D6C98D2" w14:textId="77777777" w:rsidR="00B26AF6" w:rsidRPr="00A533CF" w:rsidRDefault="00B26AF6" w:rsidP="00B26AF6">
      <w:pPr>
        <w:pStyle w:val="EX"/>
      </w:pPr>
      <w:r w:rsidRPr="00A533CF">
        <w:t>[28]</w:t>
      </w:r>
      <w:r w:rsidRPr="00A533CF">
        <w:tab/>
        <w:t>3GPP TS 36.508: "Common test environments for User Equipment (UE) conformance testing".</w:t>
      </w:r>
    </w:p>
    <w:p w14:paraId="196B0665" w14:textId="6A2F69FB" w:rsidR="00B26AF6" w:rsidRPr="00A533CF" w:rsidRDefault="00B26AF6" w:rsidP="00B26AF6">
      <w:pPr>
        <w:pStyle w:val="EX"/>
      </w:pPr>
      <w:r w:rsidRPr="00A533CF">
        <w:t>[29]</w:t>
      </w:r>
      <w:r w:rsidRPr="00A533CF">
        <w:tab/>
        <w:t>3GPP TS 33.310: "Network Domain Security (NDS); Authentication Framework (AF)".</w:t>
      </w:r>
    </w:p>
    <w:p w14:paraId="24ACB616" w14:textId="3F47F2FF" w:rsidR="00080512" w:rsidRPr="00A533CF" w:rsidRDefault="00080512">
      <w:pPr>
        <w:pStyle w:val="Heading1"/>
      </w:pPr>
      <w:bookmarkStart w:id="23" w:name="definitions"/>
      <w:bookmarkStart w:id="24" w:name="_Toc119392714"/>
      <w:bookmarkEnd w:id="23"/>
      <w:r w:rsidRPr="00A533CF">
        <w:t>3</w:t>
      </w:r>
      <w:r w:rsidRPr="00A533CF">
        <w:tab/>
        <w:t>Definitions</w:t>
      </w:r>
      <w:r w:rsidR="00602AEA" w:rsidRPr="00A533CF">
        <w:t xml:space="preserve"> of terms, symbols and abbreviations</w:t>
      </w:r>
      <w:bookmarkEnd w:id="24"/>
    </w:p>
    <w:p w14:paraId="6CBABCF9" w14:textId="77777777" w:rsidR="00080512" w:rsidRPr="00A533CF" w:rsidRDefault="00080512">
      <w:pPr>
        <w:pStyle w:val="Heading2"/>
      </w:pPr>
      <w:bookmarkStart w:id="25" w:name="_Toc119392715"/>
      <w:r w:rsidRPr="00A533CF">
        <w:t>3.1</w:t>
      </w:r>
      <w:r w:rsidRPr="00A533CF">
        <w:tab/>
      </w:r>
      <w:r w:rsidR="002B6339" w:rsidRPr="00A533CF">
        <w:t>Terms</w:t>
      </w:r>
      <w:bookmarkEnd w:id="25"/>
    </w:p>
    <w:p w14:paraId="52F085A8" w14:textId="2B5A7161" w:rsidR="00080512" w:rsidRPr="00A533CF" w:rsidRDefault="00080512">
      <w:r w:rsidRPr="00A533CF">
        <w:t>For the purposes of the present document, the terms given in TR 21.905 [</w:t>
      </w:r>
      <w:r w:rsidR="004D3578" w:rsidRPr="00A533CF">
        <w:t>1</w:t>
      </w:r>
      <w:r w:rsidRPr="00A533CF">
        <w:t>] and the following apply. A term defined in the present document takes precedence over the definition of the same term, if any, in TR 21.905 [</w:t>
      </w:r>
      <w:r w:rsidR="004D3578" w:rsidRPr="00A533CF">
        <w:t>1</w:t>
      </w:r>
      <w:r w:rsidRPr="00A533CF">
        <w:t>].</w:t>
      </w:r>
    </w:p>
    <w:p w14:paraId="745309D5" w14:textId="77777777" w:rsidR="009D229D" w:rsidRPr="00A533CF" w:rsidRDefault="009D229D" w:rsidP="009D229D">
      <w:bookmarkStart w:id="26" w:name="_Toc119392716"/>
      <w:r w:rsidRPr="00A533CF">
        <w:lastRenderedPageBreak/>
        <w:t>For the purpose of the present document, the following terms given in TS 23.282 [33] apply:</w:t>
      </w:r>
    </w:p>
    <w:p w14:paraId="30AD1F9C" w14:textId="77777777" w:rsidR="009D229D" w:rsidRPr="00A533CF" w:rsidRDefault="009D229D" w:rsidP="009D229D">
      <w:pPr>
        <w:pStyle w:val="EW"/>
      </w:pPr>
      <w:r w:rsidRPr="00A533CF">
        <w:t>Auto-receive</w:t>
      </w:r>
    </w:p>
    <w:p w14:paraId="7CA28334" w14:textId="77777777" w:rsidR="009D229D" w:rsidRPr="00A533CF" w:rsidRDefault="009D229D" w:rsidP="009D229D">
      <w:pPr>
        <w:pStyle w:val="EW"/>
      </w:pPr>
      <w:r w:rsidRPr="00A533CF">
        <w:t>Conversation identifier</w:t>
      </w:r>
    </w:p>
    <w:p w14:paraId="01905270" w14:textId="77777777" w:rsidR="009D229D" w:rsidRPr="00A533CF" w:rsidRDefault="009D229D" w:rsidP="009D229D">
      <w:pPr>
        <w:pStyle w:val="EW"/>
      </w:pPr>
      <w:r w:rsidRPr="00A533CF">
        <w:t>Data stream</w:t>
      </w:r>
    </w:p>
    <w:p w14:paraId="18B73F93" w14:textId="77777777" w:rsidR="009D229D" w:rsidRPr="00A533CF" w:rsidRDefault="009D229D" w:rsidP="009D229D">
      <w:pPr>
        <w:pStyle w:val="EW"/>
      </w:pPr>
      <w:r w:rsidRPr="00A533CF">
        <w:t>FD disposition</w:t>
      </w:r>
    </w:p>
    <w:p w14:paraId="490E9650" w14:textId="77777777" w:rsidR="009D229D" w:rsidRPr="00A533CF" w:rsidRDefault="009D229D" w:rsidP="009D229D">
      <w:pPr>
        <w:pStyle w:val="EW"/>
      </w:pPr>
      <w:proofErr w:type="spellStart"/>
      <w:r w:rsidRPr="00A533CF">
        <w:t>MCData</w:t>
      </w:r>
      <w:proofErr w:type="spellEnd"/>
      <w:r w:rsidRPr="00A533CF">
        <w:t xml:space="preserve"> client</w:t>
      </w:r>
    </w:p>
    <w:p w14:paraId="4FA94AF9" w14:textId="77777777" w:rsidR="009D229D" w:rsidRPr="00A533CF" w:rsidRDefault="009D229D" w:rsidP="009D229D">
      <w:pPr>
        <w:pStyle w:val="EW"/>
      </w:pPr>
      <w:proofErr w:type="spellStart"/>
      <w:r w:rsidRPr="00A533CF">
        <w:t>MCData</w:t>
      </w:r>
      <w:proofErr w:type="spellEnd"/>
      <w:r w:rsidRPr="00A533CF">
        <w:t xml:space="preserve"> group</w:t>
      </w:r>
    </w:p>
    <w:p w14:paraId="2CAE14C4" w14:textId="77777777" w:rsidR="009D229D" w:rsidRPr="00A533CF" w:rsidRDefault="009D229D" w:rsidP="009D229D">
      <w:pPr>
        <w:pStyle w:val="EW"/>
      </w:pPr>
      <w:proofErr w:type="spellStart"/>
      <w:r w:rsidRPr="00A533CF">
        <w:t>MCData</w:t>
      </w:r>
      <w:proofErr w:type="spellEnd"/>
      <w:r w:rsidRPr="00A533CF">
        <w:t xml:space="preserve"> group affiliation</w:t>
      </w:r>
    </w:p>
    <w:p w14:paraId="2D5F62AB" w14:textId="77777777" w:rsidR="009D229D" w:rsidRPr="00A533CF" w:rsidRDefault="009D229D" w:rsidP="009D229D">
      <w:pPr>
        <w:pStyle w:val="EW"/>
      </w:pPr>
      <w:proofErr w:type="spellStart"/>
      <w:r w:rsidRPr="00A533CF">
        <w:t>MCData</w:t>
      </w:r>
      <w:proofErr w:type="spellEnd"/>
      <w:r w:rsidRPr="00A533CF">
        <w:t xml:space="preserve"> group communication</w:t>
      </w:r>
    </w:p>
    <w:p w14:paraId="3F590E31" w14:textId="77777777" w:rsidR="009D229D" w:rsidRPr="00A533CF" w:rsidRDefault="009D229D" w:rsidP="009D229D">
      <w:pPr>
        <w:pStyle w:val="EW"/>
      </w:pPr>
      <w:proofErr w:type="spellStart"/>
      <w:r w:rsidRPr="00A533CF">
        <w:t>MCData</w:t>
      </w:r>
      <w:proofErr w:type="spellEnd"/>
      <w:r w:rsidRPr="00A533CF">
        <w:t xml:space="preserve"> group de-affiliation</w:t>
      </w:r>
    </w:p>
    <w:p w14:paraId="56823FFF" w14:textId="77777777" w:rsidR="009D229D" w:rsidRPr="00A533CF" w:rsidRDefault="009D229D" w:rsidP="009D229D">
      <w:pPr>
        <w:pStyle w:val="EW"/>
      </w:pPr>
      <w:proofErr w:type="spellStart"/>
      <w:r w:rsidRPr="00A533CF">
        <w:t>MCData</w:t>
      </w:r>
      <w:proofErr w:type="spellEnd"/>
      <w:r w:rsidRPr="00A533CF">
        <w:t xml:space="preserve"> ID</w:t>
      </w:r>
    </w:p>
    <w:p w14:paraId="5DDDFD71" w14:textId="77777777" w:rsidR="009D229D" w:rsidRPr="00A533CF" w:rsidRDefault="009D229D" w:rsidP="009D229D">
      <w:pPr>
        <w:pStyle w:val="EW"/>
      </w:pPr>
      <w:proofErr w:type="spellStart"/>
      <w:r w:rsidRPr="00A533CF">
        <w:t>MCData</w:t>
      </w:r>
      <w:proofErr w:type="spellEnd"/>
      <w:r w:rsidRPr="00A533CF">
        <w:t xml:space="preserve"> server</w:t>
      </w:r>
    </w:p>
    <w:p w14:paraId="2850AFCB" w14:textId="77777777" w:rsidR="009D229D" w:rsidRPr="00A533CF" w:rsidRDefault="009D229D" w:rsidP="009D229D">
      <w:pPr>
        <w:pStyle w:val="EW"/>
      </w:pPr>
      <w:proofErr w:type="spellStart"/>
      <w:r w:rsidRPr="00A533CF">
        <w:t>MCData</w:t>
      </w:r>
      <w:proofErr w:type="spellEnd"/>
      <w:r w:rsidRPr="00A533CF">
        <w:t xml:space="preserve"> service</w:t>
      </w:r>
    </w:p>
    <w:p w14:paraId="3A74CD1F" w14:textId="77777777" w:rsidR="009D229D" w:rsidRPr="00A533CF" w:rsidRDefault="009D229D" w:rsidP="009D229D">
      <w:pPr>
        <w:pStyle w:val="EW"/>
      </w:pPr>
      <w:proofErr w:type="spellStart"/>
      <w:r w:rsidRPr="00A533CF">
        <w:t>MCData</w:t>
      </w:r>
      <w:proofErr w:type="spellEnd"/>
      <w:r w:rsidRPr="00A533CF">
        <w:t xml:space="preserve"> UE</w:t>
      </w:r>
    </w:p>
    <w:p w14:paraId="2DEDF7F4" w14:textId="77777777" w:rsidR="009D229D" w:rsidRPr="00A533CF" w:rsidRDefault="009D229D" w:rsidP="009D229D">
      <w:pPr>
        <w:pStyle w:val="EW"/>
      </w:pPr>
      <w:proofErr w:type="spellStart"/>
      <w:r w:rsidRPr="00A533CF">
        <w:t>MCData</w:t>
      </w:r>
      <w:proofErr w:type="spellEnd"/>
      <w:r w:rsidRPr="00A533CF">
        <w:t xml:space="preserve"> user</w:t>
      </w:r>
    </w:p>
    <w:p w14:paraId="1D4E0F61" w14:textId="77777777" w:rsidR="009D229D" w:rsidRPr="00A533CF" w:rsidRDefault="009D229D" w:rsidP="009D229D">
      <w:pPr>
        <w:pStyle w:val="EW"/>
      </w:pPr>
      <w:r w:rsidRPr="00A533CF">
        <w:t>Reception control</w:t>
      </w:r>
    </w:p>
    <w:p w14:paraId="56B0B781" w14:textId="77777777" w:rsidR="009D229D" w:rsidRPr="00A533CF" w:rsidRDefault="009D229D" w:rsidP="009D229D">
      <w:pPr>
        <w:pStyle w:val="EW"/>
      </w:pPr>
      <w:r w:rsidRPr="00A533CF">
        <w:t>Reply identifier</w:t>
      </w:r>
    </w:p>
    <w:p w14:paraId="547CC3B4" w14:textId="77777777" w:rsidR="009D229D" w:rsidRPr="00A533CF" w:rsidRDefault="009D229D" w:rsidP="009D229D">
      <w:pPr>
        <w:pStyle w:val="EW"/>
        <w:rPr>
          <w:lang w:val="fr-FR"/>
        </w:rPr>
      </w:pPr>
      <w:r w:rsidRPr="00A533CF">
        <w:rPr>
          <w:lang w:val="fr-FR"/>
        </w:rPr>
        <w:t>SDS data</w:t>
      </w:r>
    </w:p>
    <w:p w14:paraId="516CA330" w14:textId="77777777" w:rsidR="009D229D" w:rsidRPr="00A533CF" w:rsidRDefault="009D229D" w:rsidP="009D229D">
      <w:pPr>
        <w:pStyle w:val="EW"/>
        <w:rPr>
          <w:lang w:val="fr-FR"/>
        </w:rPr>
      </w:pPr>
      <w:r w:rsidRPr="00A533CF">
        <w:rPr>
          <w:lang w:val="fr-FR"/>
        </w:rPr>
        <w:t>SDS disposition</w:t>
      </w:r>
    </w:p>
    <w:p w14:paraId="4FBD3743" w14:textId="77777777" w:rsidR="009D229D" w:rsidRPr="00A533CF" w:rsidRDefault="009D229D" w:rsidP="009D229D">
      <w:pPr>
        <w:pStyle w:val="EW"/>
        <w:rPr>
          <w:lang w:val="fr-FR"/>
        </w:rPr>
      </w:pPr>
      <w:proofErr w:type="spellStart"/>
      <w:r w:rsidRPr="00A533CF">
        <w:rPr>
          <w:lang w:val="fr-FR"/>
        </w:rPr>
        <w:t>Standalone</w:t>
      </w:r>
      <w:proofErr w:type="spellEnd"/>
      <w:r w:rsidRPr="00A533CF">
        <w:rPr>
          <w:lang w:val="fr-FR"/>
        </w:rPr>
        <w:t xml:space="preserve"> communication</w:t>
      </w:r>
    </w:p>
    <w:p w14:paraId="28FDE27A" w14:textId="77777777" w:rsidR="009D229D" w:rsidRPr="00A533CF" w:rsidRDefault="009D229D" w:rsidP="009D229D">
      <w:pPr>
        <w:pStyle w:val="EW"/>
      </w:pPr>
      <w:r w:rsidRPr="00A533CF">
        <w:t>Transaction identifier</w:t>
      </w:r>
    </w:p>
    <w:p w14:paraId="2EE633B2" w14:textId="77777777" w:rsidR="009D229D" w:rsidRPr="00A533CF" w:rsidRDefault="009D229D" w:rsidP="009D229D">
      <w:pPr>
        <w:pStyle w:val="EW"/>
      </w:pPr>
      <w:r w:rsidRPr="00A533CF">
        <w:t>Transmission control</w:t>
      </w:r>
    </w:p>
    <w:p w14:paraId="5059F12E" w14:textId="77777777" w:rsidR="009D229D" w:rsidRPr="00A533CF" w:rsidRDefault="009D229D" w:rsidP="009D229D"/>
    <w:p w14:paraId="2586506C" w14:textId="77777777" w:rsidR="009D229D" w:rsidRPr="00A533CF" w:rsidRDefault="009D229D" w:rsidP="009D229D">
      <w:r w:rsidRPr="00A533CF">
        <w:t>For the purpose of the present document, the following terms given in TS 22.282 [34] apply:</w:t>
      </w:r>
    </w:p>
    <w:p w14:paraId="2CC8097D" w14:textId="77777777" w:rsidR="009D229D" w:rsidRPr="00A533CF" w:rsidRDefault="009D229D" w:rsidP="009D229D">
      <w:pPr>
        <w:pStyle w:val="EW"/>
      </w:pPr>
      <w:r w:rsidRPr="00A533CF">
        <w:t>Conversation</w:t>
      </w:r>
    </w:p>
    <w:p w14:paraId="1120DA7A" w14:textId="77777777" w:rsidR="009D229D" w:rsidRPr="00A533CF" w:rsidRDefault="009D229D" w:rsidP="009D229D">
      <w:pPr>
        <w:pStyle w:val="EW"/>
      </w:pPr>
      <w:r w:rsidRPr="00A533CF">
        <w:t>Conversation ID</w:t>
      </w:r>
    </w:p>
    <w:p w14:paraId="346A3A89" w14:textId="77777777" w:rsidR="009D229D" w:rsidRPr="00A533CF" w:rsidRDefault="009D229D" w:rsidP="009D229D">
      <w:pPr>
        <w:pStyle w:val="EW"/>
      </w:pPr>
      <w:proofErr w:type="spellStart"/>
      <w:r w:rsidRPr="00A533CF">
        <w:t>MCData</w:t>
      </w:r>
      <w:proofErr w:type="spellEnd"/>
      <w:r w:rsidRPr="00A533CF">
        <w:t xml:space="preserve"> Conversation Hang Time</w:t>
      </w:r>
    </w:p>
    <w:p w14:paraId="6A5466CB" w14:textId="77777777" w:rsidR="009D229D" w:rsidRPr="00A533CF" w:rsidRDefault="009D229D" w:rsidP="009D229D">
      <w:pPr>
        <w:pStyle w:val="EW"/>
      </w:pPr>
      <w:proofErr w:type="spellStart"/>
      <w:r w:rsidRPr="00A533CF">
        <w:t>MCData</w:t>
      </w:r>
      <w:proofErr w:type="spellEnd"/>
      <w:r w:rsidRPr="00A533CF">
        <w:t xml:space="preserve"> System</w:t>
      </w:r>
    </w:p>
    <w:p w14:paraId="42F86F75" w14:textId="77777777" w:rsidR="009D229D" w:rsidRPr="00A533CF" w:rsidRDefault="009D229D" w:rsidP="009D229D"/>
    <w:p w14:paraId="4FD8C30E" w14:textId="77777777" w:rsidR="009D229D" w:rsidRPr="00A533CF" w:rsidRDefault="009D229D" w:rsidP="009D229D">
      <w:r w:rsidRPr="00A533CF">
        <w:t>For the purpose of the present document, the following terms given in 3GPP TS 33.180 [30] apply:</w:t>
      </w:r>
    </w:p>
    <w:p w14:paraId="49BFCAF9" w14:textId="77777777" w:rsidR="009D229D" w:rsidRPr="00A533CF" w:rsidRDefault="009D229D" w:rsidP="009D229D">
      <w:pPr>
        <w:pStyle w:val="EW"/>
      </w:pPr>
      <w:r w:rsidRPr="00A533CF">
        <w:t>Client Server Key (CSK)</w:t>
      </w:r>
    </w:p>
    <w:p w14:paraId="5DDA98F5" w14:textId="77777777" w:rsidR="009D229D" w:rsidRPr="00A533CF" w:rsidRDefault="009D229D" w:rsidP="009D229D">
      <w:pPr>
        <w:pStyle w:val="EW"/>
      </w:pPr>
      <w:r w:rsidRPr="00A533CF">
        <w:t>Private Call Key (PCK)</w:t>
      </w:r>
    </w:p>
    <w:p w14:paraId="262ADB6D" w14:textId="77777777" w:rsidR="009D229D" w:rsidRPr="00A533CF" w:rsidRDefault="009D229D" w:rsidP="009D229D">
      <w:pPr>
        <w:pStyle w:val="EW"/>
      </w:pPr>
      <w:r w:rsidRPr="00A533CF">
        <w:t>Signalling Protection Key (SPK)</w:t>
      </w:r>
    </w:p>
    <w:p w14:paraId="5530B811" w14:textId="77777777" w:rsidR="009D229D" w:rsidRPr="00A533CF" w:rsidRDefault="009D229D" w:rsidP="009D229D">
      <w:pPr>
        <w:pStyle w:val="EW"/>
      </w:pPr>
      <w:r w:rsidRPr="00A533CF">
        <w:t>XML Protection Key (XPK)</w:t>
      </w:r>
    </w:p>
    <w:p w14:paraId="748FAD21" w14:textId="77777777" w:rsidR="00080512" w:rsidRPr="00A533CF" w:rsidRDefault="00080512">
      <w:pPr>
        <w:pStyle w:val="Heading2"/>
      </w:pPr>
      <w:r w:rsidRPr="00A533CF">
        <w:t>3.2</w:t>
      </w:r>
      <w:r w:rsidRPr="00A533CF">
        <w:tab/>
        <w:t>Symbols</w:t>
      </w:r>
      <w:bookmarkEnd w:id="26"/>
    </w:p>
    <w:p w14:paraId="50F83E7B" w14:textId="069A5C26" w:rsidR="00080512" w:rsidRPr="00A533CF" w:rsidRDefault="00232F0A" w:rsidP="00232F0A">
      <w:pPr>
        <w:pStyle w:val="EW"/>
      </w:pPr>
      <w:r w:rsidRPr="00A533CF">
        <w:t>Void.</w:t>
      </w:r>
    </w:p>
    <w:p w14:paraId="5E81C5C1" w14:textId="77777777" w:rsidR="00080512" w:rsidRPr="00A533CF" w:rsidRDefault="00080512">
      <w:pPr>
        <w:pStyle w:val="Heading2"/>
      </w:pPr>
      <w:bookmarkStart w:id="27" w:name="_Toc119392717"/>
      <w:r w:rsidRPr="00A533CF">
        <w:t>3.3</w:t>
      </w:r>
      <w:r w:rsidRPr="00A533CF">
        <w:tab/>
        <w:t>Abbreviations</w:t>
      </w:r>
      <w:bookmarkEnd w:id="27"/>
    </w:p>
    <w:p w14:paraId="494B653D" w14:textId="77777777" w:rsidR="009D229D" w:rsidRPr="00A533CF" w:rsidRDefault="009D229D" w:rsidP="009D229D">
      <w:pPr>
        <w:keepNext/>
      </w:pPr>
      <w:bookmarkStart w:id="28" w:name="clause4"/>
      <w:bookmarkStart w:id="29" w:name="_Toc52787441"/>
      <w:bookmarkStart w:id="30" w:name="_Toc52787621"/>
      <w:bookmarkStart w:id="31" w:name="_Toc75906874"/>
      <w:bookmarkStart w:id="32" w:name="_Toc75907211"/>
      <w:bookmarkStart w:id="33" w:name="_Toc84345696"/>
      <w:bookmarkStart w:id="34" w:name="_Toc99871244"/>
      <w:bookmarkStart w:id="35" w:name="_Toc119392718"/>
      <w:bookmarkEnd w:id="28"/>
      <w:r w:rsidRPr="00A533CF">
        <w:t>For the purposes of the present document, the abbreviations given in 3GPP TR 21.905 [1] and the following apply. An abbreviation defined in the present document takes precedence over the definition of the same abbreviation, if any, in 3GPP TR 21.905 [1].</w:t>
      </w:r>
    </w:p>
    <w:p w14:paraId="6C77B10F" w14:textId="77777777" w:rsidR="009D229D" w:rsidRPr="00A533CF" w:rsidRDefault="009D229D" w:rsidP="009D229D">
      <w:pPr>
        <w:pStyle w:val="EW"/>
      </w:pPr>
      <w:r w:rsidRPr="00A533CF">
        <w:t>CSK</w:t>
      </w:r>
      <w:r w:rsidRPr="00A533CF">
        <w:tab/>
      </w:r>
      <w:r w:rsidRPr="00A533CF">
        <w:tab/>
        <w:t>Client-Server Key</w:t>
      </w:r>
    </w:p>
    <w:p w14:paraId="46D07127" w14:textId="77777777" w:rsidR="009D229D" w:rsidRPr="00A533CF" w:rsidRDefault="009D229D" w:rsidP="009D229D">
      <w:pPr>
        <w:pStyle w:val="EW"/>
      </w:pPr>
      <w:r w:rsidRPr="00A533CF">
        <w:t>DS</w:t>
      </w:r>
      <w:r w:rsidRPr="00A533CF">
        <w:tab/>
      </w:r>
      <w:r w:rsidRPr="00A533CF">
        <w:tab/>
        <w:t>Data Streaming</w:t>
      </w:r>
    </w:p>
    <w:p w14:paraId="4591C3CD" w14:textId="77777777" w:rsidR="009D229D" w:rsidRPr="00A533CF" w:rsidRDefault="009D229D" w:rsidP="009D229D">
      <w:pPr>
        <w:pStyle w:val="EW"/>
      </w:pPr>
      <w:r w:rsidRPr="00A533CF">
        <w:t>ECGI</w:t>
      </w:r>
      <w:r w:rsidRPr="00A533CF">
        <w:tab/>
      </w:r>
      <w:r w:rsidRPr="00A533CF">
        <w:tab/>
        <w:t>E-UTRAN Cell Global Identification</w:t>
      </w:r>
    </w:p>
    <w:p w14:paraId="04117920" w14:textId="77777777" w:rsidR="009D229D" w:rsidRPr="00A533CF" w:rsidRDefault="009D229D" w:rsidP="009D229D">
      <w:pPr>
        <w:pStyle w:val="EW"/>
      </w:pPr>
      <w:r w:rsidRPr="00A533CF">
        <w:t>FD</w:t>
      </w:r>
      <w:r w:rsidRPr="00A533CF">
        <w:tab/>
      </w:r>
      <w:r w:rsidRPr="00A533CF">
        <w:tab/>
        <w:t>File Distribution</w:t>
      </w:r>
    </w:p>
    <w:p w14:paraId="2D607873" w14:textId="77777777" w:rsidR="009D229D" w:rsidRPr="00A533CF" w:rsidRDefault="009D229D" w:rsidP="009D229D">
      <w:pPr>
        <w:pStyle w:val="EW"/>
      </w:pPr>
      <w:r w:rsidRPr="00A533CF">
        <w:t>FFS</w:t>
      </w:r>
      <w:r w:rsidRPr="00A533CF">
        <w:tab/>
      </w:r>
      <w:r w:rsidRPr="00A533CF">
        <w:tab/>
      </w:r>
      <w:proofErr w:type="gramStart"/>
      <w:r w:rsidRPr="00A533CF">
        <w:t>For</w:t>
      </w:r>
      <w:proofErr w:type="gramEnd"/>
      <w:r w:rsidRPr="00A533CF">
        <w:t xml:space="preserve"> Further Study</w:t>
      </w:r>
    </w:p>
    <w:p w14:paraId="68F9939D" w14:textId="77777777" w:rsidR="009D229D" w:rsidRPr="00A533CF" w:rsidRDefault="009D229D" w:rsidP="009D229D">
      <w:pPr>
        <w:pStyle w:val="EW"/>
      </w:pPr>
      <w:r w:rsidRPr="00A533CF">
        <w:t>ICS</w:t>
      </w:r>
      <w:r w:rsidRPr="00A533CF">
        <w:tab/>
      </w:r>
      <w:r w:rsidRPr="00A533CF">
        <w:tab/>
        <w:t>Implementation Conformance Statement</w:t>
      </w:r>
    </w:p>
    <w:p w14:paraId="49A0E4F2" w14:textId="77777777" w:rsidR="009D229D" w:rsidRPr="00A533CF" w:rsidRDefault="009D229D" w:rsidP="009D229D">
      <w:pPr>
        <w:pStyle w:val="EW"/>
      </w:pPr>
      <w:r w:rsidRPr="00A533CF">
        <w:t>IOPS</w:t>
      </w:r>
      <w:r w:rsidRPr="00A533CF">
        <w:tab/>
      </w:r>
      <w:r w:rsidRPr="00A533CF">
        <w:tab/>
        <w:t>Isolated E-UTRAN Operation for Public Safety</w:t>
      </w:r>
    </w:p>
    <w:p w14:paraId="3C7BFBDE" w14:textId="77777777" w:rsidR="009D229D" w:rsidRPr="00A533CF" w:rsidRDefault="009D229D" w:rsidP="009D229D">
      <w:pPr>
        <w:pStyle w:val="EW"/>
      </w:pPr>
      <w:r w:rsidRPr="00A533CF">
        <w:t>IUT</w:t>
      </w:r>
      <w:r w:rsidRPr="00A533CF">
        <w:tab/>
      </w:r>
      <w:r w:rsidRPr="00A533CF">
        <w:tab/>
        <w:t xml:space="preserve">Implementation </w:t>
      </w:r>
      <w:proofErr w:type="gramStart"/>
      <w:r w:rsidRPr="00A533CF">
        <w:t>Under</w:t>
      </w:r>
      <w:proofErr w:type="gramEnd"/>
      <w:r w:rsidRPr="00A533CF">
        <w:t xml:space="preserve"> Test</w:t>
      </w:r>
    </w:p>
    <w:p w14:paraId="7B7A5953" w14:textId="77777777" w:rsidR="009D229D" w:rsidRPr="00A533CF" w:rsidRDefault="009D229D" w:rsidP="009D229D">
      <w:pPr>
        <w:pStyle w:val="EW"/>
      </w:pPr>
      <w:r w:rsidRPr="00A533CF">
        <w:t>IXIT</w:t>
      </w:r>
      <w:r w:rsidRPr="00A533CF">
        <w:tab/>
      </w:r>
      <w:r w:rsidRPr="00A533CF">
        <w:tab/>
        <w:t xml:space="preserve">Implementation </w:t>
      </w:r>
      <w:proofErr w:type="spellStart"/>
      <w:r w:rsidRPr="00A533CF">
        <w:t>eXtra</w:t>
      </w:r>
      <w:proofErr w:type="spellEnd"/>
      <w:r w:rsidRPr="00A533CF">
        <w:t xml:space="preserve"> Information for Testing</w:t>
      </w:r>
    </w:p>
    <w:p w14:paraId="1FC1B1A7" w14:textId="77777777" w:rsidR="009D229D" w:rsidRPr="00A533CF" w:rsidRDefault="009D229D" w:rsidP="009D229D">
      <w:pPr>
        <w:pStyle w:val="EW"/>
      </w:pPr>
      <w:r w:rsidRPr="00A533CF">
        <w:t>MBMS</w:t>
      </w:r>
      <w:r w:rsidRPr="00A533CF">
        <w:tab/>
      </w:r>
      <w:r w:rsidRPr="00A533CF">
        <w:tab/>
        <w:t>Multimedia Broadcast and Multicast Service</w:t>
      </w:r>
    </w:p>
    <w:p w14:paraId="64C907BE" w14:textId="77777777" w:rsidR="009D229D" w:rsidRPr="00A533CF" w:rsidRDefault="009D229D" w:rsidP="009D229D">
      <w:pPr>
        <w:pStyle w:val="EW"/>
      </w:pPr>
      <w:r w:rsidRPr="00A533CF">
        <w:t>MBSFN</w:t>
      </w:r>
      <w:r w:rsidRPr="00A533CF">
        <w:tab/>
      </w:r>
      <w:r w:rsidRPr="00A533CF">
        <w:tab/>
        <w:t>Multimedia Broadcast multicast service Single Frequency Network</w:t>
      </w:r>
    </w:p>
    <w:p w14:paraId="0F3AE715" w14:textId="77777777" w:rsidR="009D229D" w:rsidRPr="00A533CF" w:rsidRDefault="009D229D" w:rsidP="009D229D">
      <w:pPr>
        <w:pStyle w:val="EW"/>
      </w:pPr>
      <w:r w:rsidRPr="00A533CF">
        <w:t>MC</w:t>
      </w:r>
      <w:r w:rsidRPr="00A533CF">
        <w:tab/>
      </w:r>
      <w:r w:rsidRPr="00A533CF">
        <w:tab/>
        <w:t>Mission Critical</w:t>
      </w:r>
    </w:p>
    <w:p w14:paraId="61BFC90C" w14:textId="77777777" w:rsidR="009D229D" w:rsidRPr="00A533CF" w:rsidRDefault="009D229D" w:rsidP="009D229D">
      <w:pPr>
        <w:pStyle w:val="EW"/>
      </w:pPr>
      <w:proofErr w:type="spellStart"/>
      <w:r w:rsidRPr="00A533CF">
        <w:t>MCData</w:t>
      </w:r>
      <w:proofErr w:type="spellEnd"/>
      <w:r w:rsidRPr="00A533CF">
        <w:tab/>
      </w:r>
      <w:r w:rsidRPr="00A533CF">
        <w:tab/>
        <w:t>Mission Critical Data</w:t>
      </w:r>
    </w:p>
    <w:p w14:paraId="1590C8F3" w14:textId="77777777" w:rsidR="009D229D" w:rsidRPr="00A533CF" w:rsidRDefault="009D229D" w:rsidP="009D229D">
      <w:pPr>
        <w:pStyle w:val="EW"/>
      </w:pPr>
      <w:proofErr w:type="spellStart"/>
      <w:r w:rsidRPr="00A533CF">
        <w:lastRenderedPageBreak/>
        <w:t>MCData</w:t>
      </w:r>
      <w:proofErr w:type="spellEnd"/>
      <w:r w:rsidRPr="00A533CF">
        <w:t xml:space="preserve"> group ID</w:t>
      </w:r>
      <w:r w:rsidRPr="00A533CF">
        <w:tab/>
      </w:r>
      <w:proofErr w:type="spellStart"/>
      <w:r w:rsidRPr="00A533CF">
        <w:t>MCData</w:t>
      </w:r>
      <w:proofErr w:type="spellEnd"/>
      <w:r w:rsidRPr="00A533CF">
        <w:t xml:space="preserve"> group Identity</w:t>
      </w:r>
    </w:p>
    <w:p w14:paraId="6E79C1DB" w14:textId="77777777" w:rsidR="009D229D" w:rsidRPr="00A533CF" w:rsidRDefault="009D229D" w:rsidP="009D229D">
      <w:pPr>
        <w:pStyle w:val="EW"/>
      </w:pPr>
      <w:r w:rsidRPr="00A533CF">
        <w:t>MCPTT</w:t>
      </w:r>
      <w:r w:rsidRPr="00A533CF">
        <w:tab/>
      </w:r>
      <w:r w:rsidRPr="00A533CF">
        <w:tab/>
        <w:t xml:space="preserve">Mission Critical Push </w:t>
      </w:r>
      <w:proofErr w:type="gramStart"/>
      <w:r w:rsidRPr="00A533CF">
        <w:t>To</w:t>
      </w:r>
      <w:proofErr w:type="gramEnd"/>
      <w:r w:rsidRPr="00A533CF">
        <w:t xml:space="preserve"> Talk</w:t>
      </w:r>
    </w:p>
    <w:p w14:paraId="500ED582" w14:textId="77777777" w:rsidR="009D229D" w:rsidRPr="00A533CF" w:rsidRDefault="009D229D" w:rsidP="009D229D">
      <w:pPr>
        <w:pStyle w:val="EW"/>
      </w:pPr>
      <w:r w:rsidRPr="00A533CF">
        <w:t>MCS</w:t>
      </w:r>
      <w:r w:rsidRPr="00A533CF">
        <w:tab/>
      </w:r>
      <w:r w:rsidRPr="00A533CF">
        <w:tab/>
        <w:t>Mission Critical Service</w:t>
      </w:r>
    </w:p>
    <w:p w14:paraId="6421CC3E" w14:textId="77777777" w:rsidR="009D229D" w:rsidRPr="00A533CF" w:rsidRDefault="009D229D" w:rsidP="009D229D">
      <w:pPr>
        <w:pStyle w:val="EW"/>
      </w:pPr>
      <w:proofErr w:type="spellStart"/>
      <w:r w:rsidRPr="00A533CF">
        <w:t>MCVideo</w:t>
      </w:r>
      <w:proofErr w:type="spellEnd"/>
      <w:r w:rsidRPr="00A533CF">
        <w:tab/>
      </w:r>
      <w:r w:rsidRPr="00A533CF">
        <w:tab/>
        <w:t>Mission Critical Video</w:t>
      </w:r>
    </w:p>
    <w:p w14:paraId="7FA55590" w14:textId="77777777" w:rsidR="009D229D" w:rsidRPr="00A533CF" w:rsidRDefault="009D229D" w:rsidP="009D229D">
      <w:pPr>
        <w:pStyle w:val="EW"/>
      </w:pPr>
      <w:r w:rsidRPr="00A533CF">
        <w:t>MDEA</w:t>
      </w:r>
      <w:r w:rsidRPr="00A533CF">
        <w:tab/>
      </w:r>
      <w:r w:rsidRPr="00A533CF">
        <w:tab/>
      </w:r>
      <w:proofErr w:type="spellStart"/>
      <w:r w:rsidRPr="00A533CF">
        <w:t>MCData</w:t>
      </w:r>
      <w:proofErr w:type="spellEnd"/>
      <w:r w:rsidRPr="00A533CF">
        <w:t xml:space="preserve"> Emergency Alert</w:t>
      </w:r>
    </w:p>
    <w:p w14:paraId="04D07CDD" w14:textId="77777777" w:rsidR="009D229D" w:rsidRPr="00A533CF" w:rsidRDefault="009D229D" w:rsidP="009D229D">
      <w:pPr>
        <w:pStyle w:val="EW"/>
      </w:pPr>
      <w:r w:rsidRPr="00A533CF">
        <w:t>MIME</w:t>
      </w:r>
      <w:r w:rsidRPr="00A533CF">
        <w:tab/>
      </w:r>
      <w:r w:rsidRPr="00A533CF">
        <w:tab/>
        <w:t>Multipurpose Internet Mail Extensions</w:t>
      </w:r>
    </w:p>
    <w:p w14:paraId="4D52CE07" w14:textId="77777777" w:rsidR="009D229D" w:rsidRPr="00A533CF" w:rsidRDefault="009D229D" w:rsidP="009D229D">
      <w:pPr>
        <w:pStyle w:val="EW"/>
      </w:pPr>
      <w:r w:rsidRPr="00A533CF">
        <w:t>MONP</w:t>
      </w:r>
      <w:r w:rsidRPr="00A533CF">
        <w:tab/>
      </w:r>
      <w:r w:rsidRPr="00A533CF">
        <w:tab/>
        <w:t xml:space="preserve">MC </w:t>
      </w:r>
      <w:proofErr w:type="gramStart"/>
      <w:r w:rsidRPr="00A533CF">
        <w:t>service</w:t>
      </w:r>
      <w:proofErr w:type="gramEnd"/>
      <w:r w:rsidRPr="00A533CF">
        <w:t xml:space="preserve"> Off-Network Protocol</w:t>
      </w:r>
    </w:p>
    <w:p w14:paraId="7CB6AEAB" w14:textId="77777777" w:rsidR="009D229D" w:rsidRPr="00A533CF" w:rsidRDefault="009D229D" w:rsidP="009D229D">
      <w:pPr>
        <w:pStyle w:val="EW"/>
      </w:pPr>
      <w:r w:rsidRPr="00A533CF">
        <w:t>NAT</w:t>
      </w:r>
      <w:r w:rsidRPr="00A533CF">
        <w:tab/>
      </w:r>
      <w:r w:rsidRPr="00A533CF">
        <w:tab/>
        <w:t>Network Address Translation</w:t>
      </w:r>
    </w:p>
    <w:p w14:paraId="0757C4F2" w14:textId="77777777" w:rsidR="009D229D" w:rsidRPr="00A533CF" w:rsidRDefault="009D229D" w:rsidP="009D229D">
      <w:pPr>
        <w:pStyle w:val="EW"/>
      </w:pPr>
      <w:r w:rsidRPr="00A533CF">
        <w:t>PCC</w:t>
      </w:r>
      <w:r w:rsidRPr="00A533CF">
        <w:tab/>
      </w:r>
      <w:r w:rsidRPr="00A533CF">
        <w:tab/>
        <w:t>Policy and Charging Control</w:t>
      </w:r>
    </w:p>
    <w:p w14:paraId="4D2B1DE7" w14:textId="77777777" w:rsidR="009D229D" w:rsidRPr="00A533CF" w:rsidRDefault="009D229D" w:rsidP="009D229D">
      <w:pPr>
        <w:pStyle w:val="EW"/>
      </w:pPr>
      <w:r w:rsidRPr="00A533CF">
        <w:t>PCCB</w:t>
      </w:r>
      <w:r w:rsidRPr="00A533CF">
        <w:tab/>
      </w:r>
      <w:r w:rsidRPr="00A533CF">
        <w:tab/>
        <w:t>Private Call Call-Back</w:t>
      </w:r>
    </w:p>
    <w:p w14:paraId="0A270448" w14:textId="77777777" w:rsidR="009D229D" w:rsidRPr="00A533CF" w:rsidRDefault="009D229D" w:rsidP="009D229D">
      <w:pPr>
        <w:pStyle w:val="EW"/>
      </w:pPr>
      <w:r w:rsidRPr="00A533CF">
        <w:t>PCRF</w:t>
      </w:r>
      <w:r w:rsidRPr="00A533CF">
        <w:tab/>
      </w:r>
      <w:r w:rsidRPr="00A533CF">
        <w:tab/>
        <w:t>Policy and Charging Rules Function</w:t>
      </w:r>
    </w:p>
    <w:p w14:paraId="15DBFE13" w14:textId="77777777" w:rsidR="009D229D" w:rsidRPr="00A533CF" w:rsidRDefault="009D229D" w:rsidP="009D229D">
      <w:pPr>
        <w:pStyle w:val="EW"/>
      </w:pPr>
      <w:r w:rsidRPr="00A533CF">
        <w:t>PLMN</w:t>
      </w:r>
      <w:r w:rsidRPr="00A533CF">
        <w:tab/>
      </w:r>
      <w:r w:rsidRPr="00A533CF">
        <w:tab/>
        <w:t>Public Land Mobile Network</w:t>
      </w:r>
    </w:p>
    <w:p w14:paraId="33AED00E" w14:textId="77777777" w:rsidR="009D229D" w:rsidRPr="00A533CF" w:rsidRDefault="009D229D" w:rsidP="009D229D">
      <w:pPr>
        <w:pStyle w:val="EW"/>
      </w:pPr>
      <w:r w:rsidRPr="00A533CF">
        <w:t>QCI</w:t>
      </w:r>
      <w:r w:rsidRPr="00A533CF">
        <w:tab/>
      </w:r>
      <w:r w:rsidRPr="00A533CF">
        <w:tab/>
      </w:r>
      <w:proofErr w:type="spellStart"/>
      <w:r w:rsidRPr="00A533CF">
        <w:t>QoS</w:t>
      </w:r>
      <w:proofErr w:type="spellEnd"/>
      <w:r w:rsidRPr="00A533CF">
        <w:t xml:space="preserve"> Class Identifier</w:t>
      </w:r>
    </w:p>
    <w:p w14:paraId="547088EB" w14:textId="77777777" w:rsidR="009D229D" w:rsidRPr="00A533CF" w:rsidRDefault="009D229D" w:rsidP="009D229D">
      <w:pPr>
        <w:pStyle w:val="EW"/>
      </w:pPr>
      <w:r w:rsidRPr="00A533CF">
        <w:t>RTP</w:t>
      </w:r>
      <w:r w:rsidRPr="00A533CF">
        <w:tab/>
      </w:r>
      <w:r w:rsidRPr="00A533CF">
        <w:tab/>
        <w:t>Real-time Transport Protocol</w:t>
      </w:r>
    </w:p>
    <w:p w14:paraId="7C41856C" w14:textId="77777777" w:rsidR="009D229D" w:rsidRPr="00A533CF" w:rsidRDefault="009D229D" w:rsidP="009D229D">
      <w:pPr>
        <w:pStyle w:val="EW"/>
      </w:pPr>
      <w:r w:rsidRPr="00A533CF">
        <w:t>SAI</w:t>
      </w:r>
      <w:r w:rsidRPr="00A533CF">
        <w:tab/>
      </w:r>
      <w:r w:rsidRPr="00A533CF">
        <w:tab/>
        <w:t>Service Area Identifier</w:t>
      </w:r>
    </w:p>
    <w:p w14:paraId="78A86935" w14:textId="77777777" w:rsidR="009D229D" w:rsidRPr="00A533CF" w:rsidRDefault="009D229D" w:rsidP="009D229D">
      <w:pPr>
        <w:pStyle w:val="EW"/>
      </w:pPr>
      <w:r w:rsidRPr="00A533CF">
        <w:t>SDP</w:t>
      </w:r>
      <w:r w:rsidRPr="00A533CF">
        <w:tab/>
      </w:r>
      <w:r w:rsidRPr="00A533CF">
        <w:tab/>
        <w:t>Session Description Protocol</w:t>
      </w:r>
    </w:p>
    <w:p w14:paraId="6FD90286" w14:textId="77777777" w:rsidR="009D229D" w:rsidRPr="00A533CF" w:rsidRDefault="009D229D" w:rsidP="009D229D">
      <w:pPr>
        <w:pStyle w:val="EW"/>
      </w:pPr>
      <w:r w:rsidRPr="00A533CF">
        <w:t>SDS</w:t>
      </w:r>
      <w:r w:rsidRPr="00A533CF">
        <w:tab/>
      </w:r>
      <w:r w:rsidRPr="00A533CF">
        <w:tab/>
        <w:t>Short Data Service</w:t>
      </w:r>
    </w:p>
    <w:p w14:paraId="7342BAA6" w14:textId="77777777" w:rsidR="009D229D" w:rsidRPr="00A533CF" w:rsidRDefault="009D229D" w:rsidP="009D229D">
      <w:pPr>
        <w:pStyle w:val="EW"/>
      </w:pPr>
      <w:r w:rsidRPr="00A533CF">
        <w:t>SIP</w:t>
      </w:r>
      <w:r w:rsidRPr="00A533CF">
        <w:tab/>
      </w:r>
      <w:r w:rsidRPr="00A533CF">
        <w:tab/>
        <w:t>Session Initiation Protocol</w:t>
      </w:r>
    </w:p>
    <w:p w14:paraId="61FF68C4" w14:textId="77777777" w:rsidR="009D229D" w:rsidRPr="00A533CF" w:rsidRDefault="009D229D" w:rsidP="009D229D">
      <w:pPr>
        <w:pStyle w:val="EW"/>
      </w:pPr>
      <w:r w:rsidRPr="00A533CF">
        <w:t>SPK</w:t>
      </w:r>
      <w:r w:rsidRPr="00A533CF">
        <w:tab/>
      </w:r>
      <w:r w:rsidRPr="00A533CF">
        <w:tab/>
        <w:t>Signalling Protection Key</w:t>
      </w:r>
    </w:p>
    <w:p w14:paraId="1E6307CA" w14:textId="77777777" w:rsidR="009D229D" w:rsidRPr="00A533CF" w:rsidRDefault="009D229D" w:rsidP="009D229D">
      <w:pPr>
        <w:pStyle w:val="EW"/>
      </w:pPr>
      <w:r w:rsidRPr="00A533CF">
        <w:t>SS</w:t>
      </w:r>
      <w:r w:rsidRPr="00A533CF">
        <w:tab/>
      </w:r>
      <w:r w:rsidRPr="00A533CF">
        <w:tab/>
        <w:t>System Simulator</w:t>
      </w:r>
    </w:p>
    <w:p w14:paraId="582E8907" w14:textId="77777777" w:rsidR="009D229D" w:rsidRPr="00A533CF" w:rsidRDefault="009D229D" w:rsidP="009D229D">
      <w:pPr>
        <w:pStyle w:val="EW"/>
      </w:pPr>
      <w:r w:rsidRPr="00A533CF">
        <w:t>SSRC</w:t>
      </w:r>
      <w:r w:rsidRPr="00A533CF">
        <w:tab/>
      </w:r>
      <w:r w:rsidRPr="00A533CF">
        <w:tab/>
        <w:t xml:space="preserve">Synchronization </w:t>
      </w:r>
      <w:proofErr w:type="spellStart"/>
      <w:r w:rsidRPr="00A533CF">
        <w:t>SouRCe</w:t>
      </w:r>
      <w:proofErr w:type="spellEnd"/>
    </w:p>
    <w:p w14:paraId="0C4BB7AC" w14:textId="577F15FD" w:rsidR="009D229D" w:rsidRPr="00A533CF" w:rsidRDefault="009D229D" w:rsidP="009D229D">
      <w:pPr>
        <w:pStyle w:val="EW"/>
      </w:pPr>
      <w:r w:rsidRPr="00A533CF">
        <w:t>TGI</w:t>
      </w:r>
      <w:r w:rsidRPr="00A533CF">
        <w:tab/>
      </w:r>
      <w:r w:rsidRPr="00A533CF">
        <w:tab/>
        <w:t xml:space="preserve">Temporary </w:t>
      </w:r>
      <w:proofErr w:type="spellStart"/>
      <w:r w:rsidRPr="00A533CF">
        <w:t>MCData</w:t>
      </w:r>
      <w:proofErr w:type="spellEnd"/>
      <w:r w:rsidRPr="00A533CF">
        <w:t xml:space="preserve"> Group Identity</w:t>
      </w:r>
    </w:p>
    <w:p w14:paraId="4FD20B10" w14:textId="77777777" w:rsidR="009D229D" w:rsidRPr="00A533CF" w:rsidRDefault="009D229D" w:rsidP="009D229D">
      <w:pPr>
        <w:pStyle w:val="EW"/>
      </w:pPr>
      <w:r w:rsidRPr="00A533CF">
        <w:t>TMGI</w:t>
      </w:r>
      <w:r w:rsidRPr="00A533CF">
        <w:tab/>
      </w:r>
      <w:r w:rsidRPr="00A533CF">
        <w:tab/>
        <w:t>Temporary Mobile Group Identity</w:t>
      </w:r>
    </w:p>
    <w:p w14:paraId="47FF4CE3" w14:textId="77777777" w:rsidR="009D229D" w:rsidRPr="00A533CF" w:rsidRDefault="009D229D" w:rsidP="009D229D">
      <w:pPr>
        <w:pStyle w:val="EW"/>
      </w:pPr>
      <w:r w:rsidRPr="00A533CF">
        <w:t>TP</w:t>
      </w:r>
      <w:r w:rsidRPr="00A533CF">
        <w:tab/>
      </w:r>
      <w:r w:rsidRPr="00A533CF">
        <w:tab/>
        <w:t>Transmission Point</w:t>
      </w:r>
    </w:p>
    <w:p w14:paraId="283585C5" w14:textId="77777777" w:rsidR="009D229D" w:rsidRPr="00A533CF" w:rsidRDefault="009D229D" w:rsidP="009D229D">
      <w:pPr>
        <w:pStyle w:val="EW"/>
      </w:pPr>
      <w:r w:rsidRPr="00A533CF">
        <w:t>TP</w:t>
      </w:r>
      <w:r w:rsidRPr="00A533CF">
        <w:tab/>
      </w:r>
      <w:r w:rsidRPr="00A533CF">
        <w:tab/>
        <w:t>Test Purpose</w:t>
      </w:r>
    </w:p>
    <w:p w14:paraId="2859A039" w14:textId="77777777" w:rsidR="009D229D" w:rsidRPr="00A533CF" w:rsidRDefault="009D229D" w:rsidP="009D229D">
      <w:pPr>
        <w:pStyle w:val="EW"/>
      </w:pPr>
      <w:r w:rsidRPr="00A533CF">
        <w:t>UE</w:t>
      </w:r>
      <w:r w:rsidRPr="00A533CF">
        <w:tab/>
      </w:r>
      <w:r w:rsidRPr="00A533CF">
        <w:tab/>
        <w:t>User Equipment</w:t>
      </w:r>
    </w:p>
    <w:p w14:paraId="11647364" w14:textId="77777777" w:rsidR="009D229D" w:rsidRPr="00A533CF" w:rsidRDefault="009D229D" w:rsidP="009D229D">
      <w:pPr>
        <w:keepLines/>
        <w:spacing w:after="0"/>
        <w:ind w:left="1702" w:hanging="1418"/>
      </w:pPr>
      <w:r w:rsidRPr="00A533CF">
        <w:t>UM</w:t>
      </w:r>
      <w:r w:rsidRPr="00A533CF">
        <w:tab/>
      </w:r>
      <w:r w:rsidRPr="00A533CF">
        <w:tab/>
        <w:t>Unacknowledged Mode</w:t>
      </w:r>
    </w:p>
    <w:p w14:paraId="55AB7E25" w14:textId="77777777" w:rsidR="009D229D" w:rsidRPr="00A533CF" w:rsidRDefault="009D229D" w:rsidP="009D229D">
      <w:pPr>
        <w:pStyle w:val="EW"/>
      </w:pPr>
      <w:r w:rsidRPr="00A533CF">
        <w:t>URI</w:t>
      </w:r>
      <w:r w:rsidRPr="00A533CF">
        <w:tab/>
      </w:r>
      <w:r w:rsidRPr="00A533CF">
        <w:tab/>
        <w:t>Uniform Resource Identifier</w:t>
      </w:r>
    </w:p>
    <w:p w14:paraId="2F1341D6" w14:textId="77777777" w:rsidR="009D229D" w:rsidRPr="00A533CF" w:rsidRDefault="009D229D" w:rsidP="009D229D">
      <w:pPr>
        <w:pStyle w:val="EW"/>
      </w:pPr>
      <w:r w:rsidRPr="00A533CF">
        <w:t>XPK</w:t>
      </w:r>
      <w:r w:rsidRPr="00A533CF">
        <w:tab/>
      </w:r>
      <w:r w:rsidRPr="00A533CF">
        <w:tab/>
        <w:t>XML Protection Key</w:t>
      </w:r>
    </w:p>
    <w:p w14:paraId="0CA9F45A" w14:textId="77777777" w:rsidR="00232F0A" w:rsidRPr="00A533CF" w:rsidRDefault="00232F0A" w:rsidP="00232F0A">
      <w:pPr>
        <w:pStyle w:val="Heading1"/>
      </w:pPr>
      <w:r w:rsidRPr="00A533CF">
        <w:t>4</w:t>
      </w:r>
      <w:r w:rsidRPr="00A533CF">
        <w:tab/>
        <w:t>General</w:t>
      </w:r>
      <w:bookmarkEnd w:id="29"/>
      <w:bookmarkEnd w:id="30"/>
      <w:bookmarkEnd w:id="31"/>
      <w:bookmarkEnd w:id="32"/>
      <w:bookmarkEnd w:id="33"/>
      <w:bookmarkEnd w:id="34"/>
      <w:bookmarkEnd w:id="35"/>
    </w:p>
    <w:p w14:paraId="6F0FE241" w14:textId="77777777" w:rsidR="00232F0A" w:rsidRPr="00A533CF" w:rsidRDefault="00232F0A" w:rsidP="00232F0A">
      <w:pPr>
        <w:pStyle w:val="Heading2"/>
      </w:pPr>
      <w:bookmarkStart w:id="36" w:name="_Toc52787442"/>
      <w:bookmarkStart w:id="37" w:name="_Toc52787622"/>
      <w:bookmarkStart w:id="38" w:name="_Toc75906875"/>
      <w:bookmarkStart w:id="39" w:name="_Toc75907212"/>
      <w:bookmarkStart w:id="40" w:name="_Toc84345697"/>
      <w:bookmarkStart w:id="41" w:name="_Toc99871245"/>
      <w:bookmarkStart w:id="42" w:name="_Toc119392719"/>
      <w:r w:rsidRPr="00A533CF">
        <w:t>4.1</w:t>
      </w:r>
      <w:r w:rsidRPr="00A533CF">
        <w:tab/>
        <w:t>Test methodology</w:t>
      </w:r>
      <w:bookmarkEnd w:id="36"/>
      <w:bookmarkEnd w:id="37"/>
      <w:bookmarkEnd w:id="38"/>
      <w:bookmarkEnd w:id="39"/>
      <w:bookmarkEnd w:id="40"/>
      <w:bookmarkEnd w:id="41"/>
      <w:bookmarkEnd w:id="42"/>
    </w:p>
    <w:p w14:paraId="4F67D558" w14:textId="77777777" w:rsidR="00232F0A" w:rsidRPr="00A533CF" w:rsidRDefault="00232F0A" w:rsidP="00232F0A">
      <w:pPr>
        <w:pStyle w:val="Heading3"/>
      </w:pPr>
      <w:bookmarkStart w:id="43" w:name="_Toc52787443"/>
      <w:bookmarkStart w:id="44" w:name="_Toc52787623"/>
      <w:bookmarkStart w:id="45" w:name="_Toc75906876"/>
      <w:bookmarkStart w:id="46" w:name="_Toc75907213"/>
      <w:bookmarkStart w:id="47" w:name="_Toc84345698"/>
      <w:bookmarkStart w:id="48" w:name="_Toc99871246"/>
      <w:bookmarkStart w:id="49" w:name="_Toc119392720"/>
      <w:r w:rsidRPr="00A533CF">
        <w:t>4.1.1</w:t>
      </w:r>
      <w:r w:rsidRPr="00A533CF">
        <w:tab/>
        <w:t>Testing of optional functions and procedures</w:t>
      </w:r>
      <w:bookmarkEnd w:id="43"/>
      <w:bookmarkEnd w:id="44"/>
      <w:bookmarkEnd w:id="45"/>
      <w:bookmarkEnd w:id="46"/>
      <w:bookmarkEnd w:id="47"/>
      <w:bookmarkEnd w:id="48"/>
      <w:bookmarkEnd w:id="49"/>
    </w:p>
    <w:p w14:paraId="5D706304" w14:textId="213562BC" w:rsidR="00232F0A" w:rsidRPr="00A533CF" w:rsidRDefault="00232F0A" w:rsidP="00232F0A">
      <w:r w:rsidRPr="00A533CF">
        <w:t xml:space="preserve">Any function or procedure which is optional, may be subject to a conformance test if it is implemented in the </w:t>
      </w:r>
      <w:proofErr w:type="spellStart"/>
      <w:r w:rsidR="009D229D" w:rsidRPr="00A533CF">
        <w:t>MCData</w:t>
      </w:r>
      <w:proofErr w:type="spellEnd"/>
      <w:r w:rsidRPr="00A533CF">
        <w:t xml:space="preserve"> </w:t>
      </w:r>
      <w:r w:rsidR="00261CE9" w:rsidRPr="00A533CF">
        <w:t>Server</w:t>
      </w:r>
      <w:r w:rsidRPr="00A533CF">
        <w:t>.</w:t>
      </w:r>
    </w:p>
    <w:p w14:paraId="3B936652" w14:textId="1537EDFC" w:rsidR="00232F0A" w:rsidRPr="00A533CF" w:rsidRDefault="00232F0A" w:rsidP="00232F0A">
      <w:r w:rsidRPr="00A533CF">
        <w:t xml:space="preserve">A declaration by the </w:t>
      </w:r>
      <w:proofErr w:type="spellStart"/>
      <w:r w:rsidR="009D229D" w:rsidRPr="00A533CF">
        <w:t>MCData</w:t>
      </w:r>
      <w:proofErr w:type="spellEnd"/>
      <w:r w:rsidRPr="00A533CF">
        <w:t xml:space="preserve"> </w:t>
      </w:r>
      <w:r w:rsidR="00261CE9" w:rsidRPr="00A533CF">
        <w:t>Server</w:t>
      </w:r>
      <w:r w:rsidRPr="00A533CF">
        <w:t xml:space="preserve"> supplier (to use the Implementation Conformance Statement (ICS) </w:t>
      </w:r>
      <w:proofErr w:type="spellStart"/>
      <w:r w:rsidRPr="00A533CF">
        <w:t>proforma</w:t>
      </w:r>
      <w:proofErr w:type="spellEnd"/>
      <w:r w:rsidRPr="00A533CF">
        <w:t xml:space="preserve"> specified in TS 36.579-4 [4]) is used to determine whether an optional function/procedure has been implemented.</w:t>
      </w:r>
    </w:p>
    <w:p w14:paraId="20C937C6" w14:textId="77777777" w:rsidR="00232F0A" w:rsidRPr="00A533CF" w:rsidRDefault="00232F0A" w:rsidP="00232F0A">
      <w:pPr>
        <w:pStyle w:val="Heading3"/>
      </w:pPr>
      <w:bookmarkStart w:id="50" w:name="_Toc52787444"/>
      <w:bookmarkStart w:id="51" w:name="_Toc52787624"/>
      <w:bookmarkStart w:id="52" w:name="_Toc75906877"/>
      <w:bookmarkStart w:id="53" w:name="_Toc75907214"/>
      <w:bookmarkStart w:id="54" w:name="_Toc84345699"/>
      <w:bookmarkStart w:id="55" w:name="_Toc99871247"/>
      <w:bookmarkStart w:id="56" w:name="_Toc119392721"/>
      <w:r w:rsidRPr="00A533CF">
        <w:t>4.1.2</w:t>
      </w:r>
      <w:r w:rsidRPr="00A533CF">
        <w:tab/>
        <w:t>Test interfaces and facilities</w:t>
      </w:r>
      <w:bookmarkEnd w:id="50"/>
      <w:bookmarkEnd w:id="51"/>
      <w:bookmarkEnd w:id="52"/>
      <w:bookmarkEnd w:id="53"/>
      <w:bookmarkEnd w:id="54"/>
      <w:bookmarkEnd w:id="55"/>
      <w:bookmarkEnd w:id="56"/>
    </w:p>
    <w:p w14:paraId="1C1D4C52" w14:textId="591430C1" w:rsidR="00232F0A" w:rsidRPr="00A533CF" w:rsidRDefault="00232F0A" w:rsidP="00232F0A">
      <w:r w:rsidRPr="00A533CF">
        <w:t xml:space="preserve">Detailed descriptions of the </w:t>
      </w:r>
      <w:proofErr w:type="spellStart"/>
      <w:r w:rsidR="009D229D" w:rsidRPr="00A533CF">
        <w:t>MCData</w:t>
      </w:r>
      <w:proofErr w:type="spellEnd"/>
      <w:r w:rsidR="00261CE9" w:rsidRPr="00A533CF">
        <w:t xml:space="preserve"> </w:t>
      </w:r>
      <w:r w:rsidRPr="00A533CF">
        <w:t>test interfaces and special facilities for testing are provided in TS 36.509 [19].</w:t>
      </w:r>
    </w:p>
    <w:p w14:paraId="2B05AC60" w14:textId="77777777" w:rsidR="00232F0A" w:rsidRPr="00A533CF" w:rsidRDefault="00232F0A" w:rsidP="00232F0A">
      <w:pPr>
        <w:pStyle w:val="Heading2"/>
      </w:pPr>
      <w:bookmarkStart w:id="57" w:name="_Toc52787445"/>
      <w:bookmarkStart w:id="58" w:name="_Toc52787625"/>
      <w:bookmarkStart w:id="59" w:name="_Toc75906878"/>
      <w:bookmarkStart w:id="60" w:name="_Toc75907215"/>
      <w:bookmarkStart w:id="61" w:name="_Toc84345700"/>
      <w:bookmarkStart w:id="62" w:name="_Toc99871248"/>
      <w:bookmarkStart w:id="63" w:name="_Toc119392722"/>
      <w:r w:rsidRPr="00A533CF">
        <w:t>4.2</w:t>
      </w:r>
      <w:r w:rsidRPr="00A533CF">
        <w:tab/>
        <w:t>Implicit testing</w:t>
      </w:r>
      <w:bookmarkEnd w:id="57"/>
      <w:bookmarkEnd w:id="58"/>
      <w:bookmarkEnd w:id="59"/>
      <w:bookmarkEnd w:id="60"/>
      <w:bookmarkEnd w:id="61"/>
      <w:bookmarkEnd w:id="62"/>
      <w:bookmarkEnd w:id="63"/>
    </w:p>
    <w:p w14:paraId="13B29666" w14:textId="42CD3A0B" w:rsidR="00232F0A" w:rsidRPr="00A533CF" w:rsidRDefault="00232F0A" w:rsidP="00232F0A">
      <w:r w:rsidRPr="00A533CF">
        <w:t xml:space="preserve">For some 3GPP </w:t>
      </w:r>
      <w:proofErr w:type="spellStart"/>
      <w:r w:rsidR="009D229D" w:rsidRPr="00A533CF">
        <w:t>MCData</w:t>
      </w:r>
      <w:proofErr w:type="spellEnd"/>
      <w:r w:rsidRPr="00A533CF">
        <w:t xml:space="preserve">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t>
      </w:r>
    </w:p>
    <w:p w14:paraId="45409162" w14:textId="77777777" w:rsidR="00232F0A" w:rsidRPr="00A533CF" w:rsidRDefault="00232F0A" w:rsidP="00232F0A">
      <w:pPr>
        <w:pStyle w:val="Heading2"/>
      </w:pPr>
      <w:bookmarkStart w:id="64" w:name="_Toc52787446"/>
      <w:bookmarkStart w:id="65" w:name="_Toc52787626"/>
      <w:bookmarkStart w:id="66" w:name="_Toc75906879"/>
      <w:bookmarkStart w:id="67" w:name="_Toc75907216"/>
      <w:bookmarkStart w:id="68" w:name="_Toc84345701"/>
      <w:bookmarkStart w:id="69" w:name="_Toc99871249"/>
      <w:bookmarkStart w:id="70" w:name="_Toc119392723"/>
      <w:r w:rsidRPr="00A533CF">
        <w:t>4.3</w:t>
      </w:r>
      <w:r w:rsidRPr="00A533CF">
        <w:tab/>
        <w:t>Repetition of tests</w:t>
      </w:r>
      <w:bookmarkEnd w:id="64"/>
      <w:bookmarkEnd w:id="65"/>
      <w:bookmarkEnd w:id="66"/>
      <w:bookmarkEnd w:id="67"/>
      <w:bookmarkEnd w:id="68"/>
      <w:bookmarkEnd w:id="69"/>
      <w:bookmarkEnd w:id="70"/>
    </w:p>
    <w:p w14:paraId="59163DA2" w14:textId="77777777" w:rsidR="00232F0A" w:rsidRPr="00A533CF" w:rsidRDefault="00232F0A" w:rsidP="00232F0A">
      <w:r w:rsidRPr="00A533CF">
        <w:t>As a general rule, the test cases specified in the present document are highly reproducible and do not need to be repeated unless otherwise stated.</w:t>
      </w:r>
    </w:p>
    <w:p w14:paraId="4547524F" w14:textId="77777777" w:rsidR="00232F0A" w:rsidRPr="00A533CF" w:rsidRDefault="00232F0A" w:rsidP="00232F0A">
      <w:pPr>
        <w:pStyle w:val="Heading2"/>
      </w:pPr>
      <w:bookmarkStart w:id="71" w:name="_Toc52787447"/>
      <w:bookmarkStart w:id="72" w:name="_Toc52787627"/>
      <w:bookmarkStart w:id="73" w:name="_Toc75906880"/>
      <w:bookmarkStart w:id="74" w:name="_Toc75907217"/>
      <w:bookmarkStart w:id="75" w:name="_Toc84345702"/>
      <w:bookmarkStart w:id="76" w:name="_Toc99871250"/>
      <w:bookmarkStart w:id="77" w:name="_Toc119392724"/>
      <w:r w:rsidRPr="00A533CF">
        <w:lastRenderedPageBreak/>
        <w:t>4.4</w:t>
      </w:r>
      <w:r w:rsidRPr="00A533CF">
        <w:tab/>
        <w:t>Handling of differences between conformance requirements in different releases of cores specifications</w:t>
      </w:r>
      <w:bookmarkEnd w:id="71"/>
      <w:bookmarkEnd w:id="72"/>
      <w:bookmarkEnd w:id="73"/>
      <w:bookmarkEnd w:id="74"/>
      <w:bookmarkEnd w:id="75"/>
      <w:bookmarkEnd w:id="76"/>
      <w:bookmarkEnd w:id="77"/>
    </w:p>
    <w:p w14:paraId="5C2D6E19" w14:textId="77777777" w:rsidR="00232F0A" w:rsidRPr="00A533CF" w:rsidRDefault="00232F0A" w:rsidP="00232F0A">
      <w:r w:rsidRPr="00A533CF">
        <w:t>The conformance requirements which determine the scope of each test case are explicitly copy-pasted from relevant core specifications in the especially dedicated for this clause of each test with the title 'Conformance requirements'.</w:t>
      </w:r>
    </w:p>
    <w:p w14:paraId="55E5A746" w14:textId="77777777" w:rsidR="00232F0A" w:rsidRPr="00A533CF" w:rsidRDefault="00232F0A" w:rsidP="00232F0A">
      <w:pPr>
        <w:pStyle w:val="NO"/>
      </w:pPr>
      <w:r w:rsidRPr="00A533CF">
        <w:t>NOTE:</w:t>
      </w:r>
      <w:r w:rsidRPr="00A533CF">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p>
    <w:p w14:paraId="664EFB60" w14:textId="77777777" w:rsidR="00232F0A" w:rsidRPr="00A533CF" w:rsidRDefault="00232F0A" w:rsidP="00232F0A">
      <w:r w:rsidRPr="00A533CF">
        <w:t xml:space="preserve">When differences between conformance requirements in different releases of the cores specifications have impact </w:t>
      </w:r>
      <w:r w:rsidRPr="00A533CF">
        <w:rPr>
          <w:lang w:eastAsia="ja-JP"/>
        </w:rPr>
        <w:t xml:space="preserve">on the </w:t>
      </w:r>
      <w:r w:rsidRPr="00A533CF">
        <w:t>Pre-test conditions, Test procedure sequence or/and the</w:t>
      </w:r>
      <w:r w:rsidRPr="00A533CF">
        <w:rPr>
          <w:lang w:eastAsia="ja-JP"/>
        </w:rPr>
        <w:t xml:space="preserve"> </w:t>
      </w:r>
      <w:r w:rsidRPr="00A533CF">
        <w:t xml:space="preserve">Specific message contents, </w:t>
      </w:r>
      <w:r w:rsidRPr="00A533CF">
        <w:rPr>
          <w:lang w:eastAsia="ja-JP"/>
        </w:rPr>
        <w:t>the Conformance requirements related to different releases are specified separately with clear indication of the Release of the spec from which they were copied.</w:t>
      </w:r>
    </w:p>
    <w:p w14:paraId="7F0E6EA2" w14:textId="77777777" w:rsidR="00232F0A" w:rsidRPr="00A533CF" w:rsidRDefault="00232F0A" w:rsidP="00232F0A">
      <w:r w:rsidRPr="00A533CF">
        <w: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t>
      </w:r>
    </w:p>
    <w:p w14:paraId="67B7381B" w14:textId="77777777" w:rsidR="00232F0A" w:rsidRPr="00A533CF" w:rsidRDefault="00232F0A" w:rsidP="00232F0A">
      <w:pPr>
        <w:pStyle w:val="Heading2"/>
      </w:pPr>
      <w:bookmarkStart w:id="78" w:name="_Toc52787448"/>
      <w:bookmarkStart w:id="79" w:name="_Toc52787628"/>
      <w:bookmarkStart w:id="80" w:name="_Toc75906881"/>
      <w:bookmarkStart w:id="81" w:name="_Toc75907218"/>
      <w:bookmarkStart w:id="82" w:name="_Toc84345703"/>
      <w:bookmarkStart w:id="83" w:name="_Toc99871251"/>
      <w:bookmarkStart w:id="84" w:name="_Toc119392725"/>
      <w:r w:rsidRPr="00A533CF">
        <w:t>4.5</w:t>
      </w:r>
      <w:r w:rsidRPr="00A533CF">
        <w:tab/>
        <w:t>Reference conditions</w:t>
      </w:r>
      <w:bookmarkEnd w:id="78"/>
      <w:bookmarkEnd w:id="79"/>
      <w:bookmarkEnd w:id="80"/>
      <w:bookmarkEnd w:id="81"/>
      <w:bookmarkEnd w:id="82"/>
      <w:bookmarkEnd w:id="83"/>
      <w:bookmarkEnd w:id="84"/>
    </w:p>
    <w:p w14:paraId="7AF05C5D" w14:textId="77777777" w:rsidR="00232F0A" w:rsidRPr="00A533CF" w:rsidRDefault="00232F0A" w:rsidP="00232F0A">
      <w:r w:rsidRPr="00A533CF">
        <w:t>The reference environments used by all signalling and protocol tests is specified in TS 36.579-1 [2]. Where a test requires an environment that is different, this will be specified in the test itself.</w:t>
      </w:r>
    </w:p>
    <w:p w14:paraId="721465F3" w14:textId="721DFDD3" w:rsidR="00232F0A" w:rsidRPr="00A533CF" w:rsidRDefault="00232F0A" w:rsidP="00232F0A">
      <w:r w:rsidRPr="00A533CF">
        <w:t xml:space="preserve">For all test cases in this document unless specified otherwise the condition </w:t>
      </w:r>
      <w:r w:rsidR="0097268B" w:rsidRPr="00A533CF">
        <w:t>MCDATA</w:t>
      </w:r>
      <w:r w:rsidRPr="00A533CF">
        <w:t xml:space="preserve"> applies for all message contents.</w:t>
      </w:r>
    </w:p>
    <w:p w14:paraId="13981962" w14:textId="77777777" w:rsidR="00232F0A" w:rsidRPr="00A533CF" w:rsidRDefault="00232F0A" w:rsidP="00232F0A">
      <w:pPr>
        <w:pStyle w:val="Heading2"/>
      </w:pPr>
      <w:bookmarkStart w:id="85" w:name="_Toc52787449"/>
      <w:bookmarkStart w:id="86" w:name="_Toc52787629"/>
      <w:bookmarkStart w:id="87" w:name="_Toc75906882"/>
      <w:bookmarkStart w:id="88" w:name="_Toc75907219"/>
      <w:bookmarkStart w:id="89" w:name="_Toc84345704"/>
      <w:bookmarkStart w:id="90" w:name="_Toc99871252"/>
      <w:bookmarkStart w:id="91" w:name="_Toc119392726"/>
      <w:r w:rsidRPr="00A533CF">
        <w:t>4.6</w:t>
      </w:r>
      <w:r w:rsidRPr="00A533CF">
        <w:tab/>
        <w:t>Generic setup procedures</w:t>
      </w:r>
      <w:bookmarkEnd w:id="85"/>
      <w:bookmarkEnd w:id="86"/>
      <w:bookmarkEnd w:id="87"/>
      <w:bookmarkEnd w:id="88"/>
      <w:bookmarkEnd w:id="89"/>
      <w:bookmarkEnd w:id="90"/>
      <w:bookmarkEnd w:id="91"/>
    </w:p>
    <w:p w14:paraId="32C86F87" w14:textId="5D9C2772" w:rsidR="00261CE9" w:rsidRPr="00A533CF" w:rsidRDefault="00232F0A" w:rsidP="00261CE9">
      <w:r w:rsidRPr="00A533CF">
        <w:t xml:space="preserve">A set of basic generic procedures for </w:t>
      </w:r>
      <w:proofErr w:type="spellStart"/>
      <w:r w:rsidR="0097268B" w:rsidRPr="00A533CF">
        <w:t>MCData</w:t>
      </w:r>
      <w:proofErr w:type="spellEnd"/>
      <w:r w:rsidR="0097268B" w:rsidRPr="00A533CF">
        <w:t xml:space="preserve"> </w:t>
      </w:r>
      <w:r w:rsidRPr="00A533CF">
        <w:t>Client-Server communication are described in TS 36.579-1 [2]. These procedures will be used in numerous test cases throughout the present document.</w:t>
      </w:r>
      <w:r w:rsidR="00261CE9" w:rsidRPr="00A533CF">
        <w:t xml:space="preserve"> </w:t>
      </w:r>
    </w:p>
    <w:p w14:paraId="4E6B65A2" w14:textId="58C0DAF4" w:rsidR="00261CE9" w:rsidRPr="00A533CF" w:rsidRDefault="00261CE9" w:rsidP="00261CE9">
      <w:pPr>
        <w:pStyle w:val="Heading1"/>
      </w:pPr>
      <w:bookmarkStart w:id="92" w:name="_Toc515366006"/>
      <w:bookmarkStart w:id="93" w:name="_Toc90666397"/>
      <w:bookmarkStart w:id="94" w:name="_Toc119392727"/>
      <w:r w:rsidRPr="00A533CF">
        <w:t>5</w:t>
      </w:r>
      <w:r w:rsidRPr="00A533CF">
        <w:tab/>
      </w:r>
      <w:proofErr w:type="spellStart"/>
      <w:r w:rsidR="0097268B" w:rsidRPr="00A533CF">
        <w:t>MCData</w:t>
      </w:r>
      <w:proofErr w:type="spellEnd"/>
      <w:r w:rsidRPr="00A533CF">
        <w:t xml:space="preserve"> Client Configuration</w:t>
      </w:r>
      <w:bookmarkEnd w:id="92"/>
      <w:bookmarkEnd w:id="93"/>
      <w:bookmarkEnd w:id="94"/>
    </w:p>
    <w:p w14:paraId="2CD87F8D" w14:textId="1A4403BC" w:rsidR="00B23ADF" w:rsidRPr="00A533CF" w:rsidRDefault="00B23ADF" w:rsidP="00B23ADF">
      <w:pPr>
        <w:pStyle w:val="EditorsNote"/>
      </w:pPr>
      <w:bookmarkStart w:id="95" w:name="_Hlk126743449"/>
      <w:r w:rsidRPr="00A533CF">
        <w:t xml:space="preserve">Editor’s Note: Intended for </w:t>
      </w:r>
      <w:proofErr w:type="spellStart"/>
      <w:r w:rsidRPr="00A533CF">
        <w:t>MCData</w:t>
      </w:r>
      <w:proofErr w:type="spellEnd"/>
      <w:r w:rsidRPr="00A533CF">
        <w:t xml:space="preserve"> server conformance test cases for configuration, authentication, authorization, and registration.</w:t>
      </w:r>
    </w:p>
    <w:p w14:paraId="1B1B2521" w14:textId="3EBFAB14" w:rsidR="00261CE9" w:rsidRPr="00A533CF" w:rsidRDefault="00261CE9" w:rsidP="00261CE9">
      <w:pPr>
        <w:pStyle w:val="Heading1"/>
      </w:pPr>
      <w:bookmarkStart w:id="96" w:name="_Toc515366008"/>
      <w:bookmarkStart w:id="97" w:name="_Toc90666399"/>
      <w:bookmarkStart w:id="98" w:name="_Toc119392728"/>
      <w:bookmarkEnd w:id="95"/>
      <w:r w:rsidRPr="00A533CF">
        <w:t>6</w:t>
      </w:r>
      <w:r w:rsidRPr="00A533CF">
        <w:tab/>
      </w:r>
      <w:proofErr w:type="spellStart"/>
      <w:r w:rsidR="0097268B" w:rsidRPr="00A533CF">
        <w:t>MCData</w:t>
      </w:r>
      <w:proofErr w:type="spellEnd"/>
      <w:r w:rsidRPr="00A533CF">
        <w:t xml:space="preserve"> Server - </w:t>
      </w:r>
      <w:proofErr w:type="spellStart"/>
      <w:r w:rsidR="0097268B" w:rsidRPr="00A533CF">
        <w:t>MCData</w:t>
      </w:r>
      <w:proofErr w:type="spellEnd"/>
      <w:r w:rsidR="0097268B" w:rsidRPr="00A533CF">
        <w:t xml:space="preserve"> </w:t>
      </w:r>
      <w:r w:rsidRPr="00A533CF">
        <w:t>Client operation</w:t>
      </w:r>
      <w:bookmarkEnd w:id="96"/>
      <w:bookmarkEnd w:id="97"/>
      <w:bookmarkEnd w:id="98"/>
    </w:p>
    <w:p w14:paraId="30DFD9CC" w14:textId="0EA30AA9" w:rsidR="001337F5" w:rsidRPr="00A533CF" w:rsidRDefault="001337F5" w:rsidP="001337F5">
      <w:pPr>
        <w:pStyle w:val="EditorsNote"/>
      </w:pPr>
      <w:r w:rsidRPr="00A533CF">
        <w:t xml:space="preserve">Editor’s Note: Intended for </w:t>
      </w:r>
      <w:proofErr w:type="spellStart"/>
      <w:r w:rsidRPr="00A533CF">
        <w:t>MCData</w:t>
      </w:r>
      <w:proofErr w:type="spellEnd"/>
      <w:r w:rsidRPr="00A533CF">
        <w:t xml:space="preserve"> server conformance test cases for communications between the </w:t>
      </w:r>
      <w:proofErr w:type="spellStart"/>
      <w:r w:rsidRPr="00A533CF">
        <w:t>MCData</w:t>
      </w:r>
      <w:proofErr w:type="spellEnd"/>
      <w:r w:rsidRPr="00A533CF">
        <w:t xml:space="preserve"> server under test and a client.</w:t>
      </w:r>
    </w:p>
    <w:p w14:paraId="0C16AACE" w14:textId="110A92C9" w:rsidR="00261CE9" w:rsidRPr="00A533CF" w:rsidRDefault="00261CE9" w:rsidP="00261CE9">
      <w:pPr>
        <w:pStyle w:val="Heading1"/>
      </w:pPr>
      <w:bookmarkStart w:id="99" w:name="_Toc515366010"/>
      <w:bookmarkStart w:id="100" w:name="_Toc90666401"/>
      <w:bookmarkStart w:id="101" w:name="_Toc119392729"/>
      <w:r w:rsidRPr="00A533CF">
        <w:t>7</w:t>
      </w:r>
      <w:r w:rsidRPr="00A533CF">
        <w:tab/>
      </w:r>
      <w:proofErr w:type="spellStart"/>
      <w:r w:rsidR="0097268B" w:rsidRPr="00A533CF">
        <w:t>MCData</w:t>
      </w:r>
      <w:proofErr w:type="spellEnd"/>
      <w:r w:rsidR="0097268B" w:rsidRPr="00A533CF">
        <w:t xml:space="preserve"> </w:t>
      </w:r>
      <w:r w:rsidRPr="00A533CF">
        <w:t xml:space="preserve">Server - </w:t>
      </w:r>
      <w:proofErr w:type="spellStart"/>
      <w:r w:rsidR="0097268B" w:rsidRPr="00A533CF">
        <w:t>MCData</w:t>
      </w:r>
      <w:proofErr w:type="spellEnd"/>
      <w:r w:rsidR="0097268B" w:rsidRPr="00A533CF">
        <w:t xml:space="preserve"> </w:t>
      </w:r>
      <w:r w:rsidRPr="00A533CF">
        <w:t>Server operation</w:t>
      </w:r>
      <w:bookmarkEnd w:id="99"/>
      <w:bookmarkEnd w:id="100"/>
      <w:bookmarkEnd w:id="101"/>
    </w:p>
    <w:p w14:paraId="454BB8E1" w14:textId="0040BDCA" w:rsidR="00F04E0B" w:rsidRPr="00A533CF" w:rsidRDefault="00F04E0B" w:rsidP="00F04E0B">
      <w:pPr>
        <w:pStyle w:val="EditorsNote"/>
      </w:pPr>
      <w:r w:rsidRPr="00A533CF">
        <w:t xml:space="preserve">Editor’s Note: Intended for </w:t>
      </w:r>
      <w:proofErr w:type="spellStart"/>
      <w:r w:rsidRPr="00A533CF">
        <w:t>MCData</w:t>
      </w:r>
      <w:proofErr w:type="spellEnd"/>
      <w:r w:rsidRPr="00A533CF">
        <w:t xml:space="preserve"> server conformance test cases for communications between the </w:t>
      </w:r>
      <w:proofErr w:type="spellStart"/>
      <w:r w:rsidRPr="00A533CF">
        <w:t>MCData</w:t>
      </w:r>
      <w:proofErr w:type="spellEnd"/>
      <w:r w:rsidRPr="00A533CF">
        <w:t xml:space="preserve"> server under test and another </w:t>
      </w:r>
      <w:proofErr w:type="spellStart"/>
      <w:r w:rsidRPr="00A533CF">
        <w:t>MCData</w:t>
      </w:r>
      <w:proofErr w:type="spellEnd"/>
      <w:r w:rsidRPr="00A533CF">
        <w:t xml:space="preserve"> server.</w:t>
      </w:r>
    </w:p>
    <w:p w14:paraId="5CA5E6C2" w14:textId="6F4A9435" w:rsidR="00080512" w:rsidRPr="00A533CF" w:rsidRDefault="00080512">
      <w:pPr>
        <w:pStyle w:val="Heading8"/>
      </w:pPr>
      <w:bookmarkStart w:id="102" w:name="_Toc119392730"/>
      <w:r w:rsidRPr="00A533CF">
        <w:lastRenderedPageBreak/>
        <w:t xml:space="preserve">Annex </w:t>
      </w:r>
      <w:r w:rsidR="007E41C5" w:rsidRPr="00A533CF">
        <w:t>A</w:t>
      </w:r>
      <w:r w:rsidRPr="00A533CF">
        <w:t xml:space="preserve"> (informative)</w:t>
      </w:r>
      <w:proofErr w:type="gramStart"/>
      <w:r w:rsidRPr="00A533CF">
        <w:t>:</w:t>
      </w:r>
      <w:proofErr w:type="gramEnd"/>
      <w:r w:rsidRPr="00A533CF">
        <w:br/>
        <w:t>Change history</w:t>
      </w:r>
      <w:bookmarkEnd w:id="1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A533CF" w14:paraId="1ECB735E" w14:textId="77777777" w:rsidTr="007E41C5">
        <w:trPr>
          <w:cantSplit/>
        </w:trPr>
        <w:tc>
          <w:tcPr>
            <w:tcW w:w="9639" w:type="dxa"/>
            <w:gridSpan w:val="8"/>
            <w:tcBorders>
              <w:bottom w:val="nil"/>
            </w:tcBorders>
            <w:shd w:val="solid" w:color="FFFFFF" w:fill="auto"/>
          </w:tcPr>
          <w:p w14:paraId="5FCEE246" w14:textId="77777777" w:rsidR="003C3971" w:rsidRPr="00A533CF" w:rsidRDefault="003C3971" w:rsidP="00315B85">
            <w:pPr>
              <w:pStyle w:val="TAH"/>
              <w:rPr>
                <w:sz w:val="16"/>
              </w:rPr>
            </w:pPr>
            <w:bookmarkStart w:id="103" w:name="historyclause"/>
            <w:bookmarkEnd w:id="103"/>
            <w:r w:rsidRPr="00A533CF">
              <w:t>Change history</w:t>
            </w:r>
          </w:p>
        </w:tc>
      </w:tr>
      <w:tr w:rsidR="003C3971" w:rsidRPr="00A533CF" w14:paraId="188BB8D6" w14:textId="77777777" w:rsidTr="007E41C5">
        <w:tc>
          <w:tcPr>
            <w:tcW w:w="800" w:type="dxa"/>
            <w:shd w:val="pct10" w:color="auto" w:fill="FFFFFF"/>
          </w:tcPr>
          <w:p w14:paraId="7E15B21D" w14:textId="77777777" w:rsidR="003C3971" w:rsidRPr="00A533CF" w:rsidRDefault="003C3971" w:rsidP="00315B85">
            <w:pPr>
              <w:pStyle w:val="TAH"/>
              <w:rPr>
                <w:sz w:val="16"/>
                <w:szCs w:val="16"/>
              </w:rPr>
            </w:pPr>
            <w:r w:rsidRPr="00A533CF">
              <w:rPr>
                <w:sz w:val="16"/>
                <w:szCs w:val="16"/>
              </w:rPr>
              <w:t>Date</w:t>
            </w:r>
          </w:p>
        </w:tc>
        <w:tc>
          <w:tcPr>
            <w:tcW w:w="901" w:type="dxa"/>
            <w:shd w:val="pct10" w:color="auto" w:fill="FFFFFF"/>
          </w:tcPr>
          <w:p w14:paraId="215F01FE" w14:textId="77777777" w:rsidR="003C3971" w:rsidRPr="00A533CF" w:rsidRDefault="00DF2B1F" w:rsidP="00315B85">
            <w:pPr>
              <w:pStyle w:val="TAH"/>
              <w:rPr>
                <w:sz w:val="16"/>
                <w:szCs w:val="16"/>
              </w:rPr>
            </w:pPr>
            <w:r w:rsidRPr="00A533CF">
              <w:rPr>
                <w:sz w:val="16"/>
                <w:szCs w:val="16"/>
              </w:rPr>
              <w:t>Meeting</w:t>
            </w:r>
          </w:p>
        </w:tc>
        <w:tc>
          <w:tcPr>
            <w:tcW w:w="1134" w:type="dxa"/>
            <w:shd w:val="pct10" w:color="auto" w:fill="FFFFFF"/>
          </w:tcPr>
          <w:p w14:paraId="54DC1FB3" w14:textId="77777777" w:rsidR="003C3971" w:rsidRPr="00A533CF" w:rsidRDefault="003C3971" w:rsidP="00315B85">
            <w:pPr>
              <w:pStyle w:val="TAH"/>
              <w:rPr>
                <w:sz w:val="16"/>
                <w:szCs w:val="16"/>
              </w:rPr>
            </w:pPr>
            <w:proofErr w:type="spellStart"/>
            <w:r w:rsidRPr="00A533CF">
              <w:rPr>
                <w:sz w:val="16"/>
                <w:szCs w:val="16"/>
              </w:rPr>
              <w:t>TDoc</w:t>
            </w:r>
            <w:proofErr w:type="spellEnd"/>
          </w:p>
        </w:tc>
        <w:tc>
          <w:tcPr>
            <w:tcW w:w="567" w:type="dxa"/>
            <w:shd w:val="pct10" w:color="auto" w:fill="FFFFFF"/>
          </w:tcPr>
          <w:p w14:paraId="1BB8F93C" w14:textId="77777777" w:rsidR="003C3971" w:rsidRPr="00A533CF" w:rsidRDefault="003C3971" w:rsidP="00315B85">
            <w:pPr>
              <w:pStyle w:val="TAH"/>
              <w:rPr>
                <w:sz w:val="16"/>
                <w:szCs w:val="16"/>
              </w:rPr>
            </w:pPr>
            <w:r w:rsidRPr="00A533CF">
              <w:rPr>
                <w:sz w:val="16"/>
                <w:szCs w:val="16"/>
              </w:rPr>
              <w:t>CR</w:t>
            </w:r>
          </w:p>
        </w:tc>
        <w:tc>
          <w:tcPr>
            <w:tcW w:w="426" w:type="dxa"/>
            <w:shd w:val="pct10" w:color="auto" w:fill="FFFFFF"/>
          </w:tcPr>
          <w:p w14:paraId="223E3928" w14:textId="77777777" w:rsidR="003C3971" w:rsidRPr="00A533CF" w:rsidRDefault="003C3971" w:rsidP="00315B85">
            <w:pPr>
              <w:pStyle w:val="TAH"/>
              <w:rPr>
                <w:sz w:val="16"/>
                <w:szCs w:val="16"/>
              </w:rPr>
            </w:pPr>
            <w:r w:rsidRPr="00A533CF">
              <w:rPr>
                <w:sz w:val="16"/>
                <w:szCs w:val="16"/>
              </w:rPr>
              <w:t>Rev</w:t>
            </w:r>
          </w:p>
        </w:tc>
        <w:tc>
          <w:tcPr>
            <w:tcW w:w="425" w:type="dxa"/>
            <w:shd w:val="pct10" w:color="auto" w:fill="FFFFFF"/>
          </w:tcPr>
          <w:p w14:paraId="48237C83" w14:textId="77777777" w:rsidR="003C3971" w:rsidRPr="00A533CF" w:rsidRDefault="003C3971" w:rsidP="00315B85">
            <w:pPr>
              <w:pStyle w:val="TAH"/>
              <w:rPr>
                <w:sz w:val="16"/>
                <w:szCs w:val="16"/>
              </w:rPr>
            </w:pPr>
            <w:r w:rsidRPr="00A533CF">
              <w:rPr>
                <w:sz w:val="16"/>
                <w:szCs w:val="16"/>
              </w:rPr>
              <w:t>Cat</w:t>
            </w:r>
          </w:p>
        </w:tc>
        <w:tc>
          <w:tcPr>
            <w:tcW w:w="4678" w:type="dxa"/>
            <w:shd w:val="pct10" w:color="auto" w:fill="FFFFFF"/>
          </w:tcPr>
          <w:p w14:paraId="146C8449" w14:textId="77777777" w:rsidR="003C3971" w:rsidRPr="00A533CF" w:rsidRDefault="003C3971" w:rsidP="00315B85">
            <w:pPr>
              <w:pStyle w:val="TAH"/>
              <w:rPr>
                <w:sz w:val="16"/>
                <w:szCs w:val="16"/>
              </w:rPr>
            </w:pPr>
            <w:r w:rsidRPr="00A533CF">
              <w:rPr>
                <w:sz w:val="16"/>
                <w:szCs w:val="16"/>
              </w:rPr>
              <w:t>Subject/Comment</w:t>
            </w:r>
          </w:p>
        </w:tc>
        <w:tc>
          <w:tcPr>
            <w:tcW w:w="708" w:type="dxa"/>
            <w:shd w:val="pct10" w:color="auto" w:fill="FFFFFF"/>
          </w:tcPr>
          <w:p w14:paraId="221B9E11" w14:textId="77777777" w:rsidR="003C3971" w:rsidRPr="00A533CF" w:rsidRDefault="003C3971" w:rsidP="00315B85">
            <w:pPr>
              <w:pStyle w:val="TAH"/>
              <w:rPr>
                <w:sz w:val="16"/>
                <w:szCs w:val="16"/>
              </w:rPr>
            </w:pPr>
            <w:r w:rsidRPr="00A533CF">
              <w:rPr>
                <w:sz w:val="16"/>
                <w:szCs w:val="16"/>
              </w:rPr>
              <w:t>New vers</w:t>
            </w:r>
            <w:r w:rsidR="00DF2B1F" w:rsidRPr="00A533CF">
              <w:rPr>
                <w:sz w:val="16"/>
                <w:szCs w:val="16"/>
              </w:rPr>
              <w:t>ion</w:t>
            </w:r>
          </w:p>
        </w:tc>
      </w:tr>
      <w:tr w:rsidR="003C3971" w:rsidRPr="00315B85" w14:paraId="7AE2D8EC" w14:textId="77777777" w:rsidTr="007E41C5">
        <w:tc>
          <w:tcPr>
            <w:tcW w:w="800" w:type="dxa"/>
            <w:shd w:val="solid" w:color="FFFFFF" w:fill="auto"/>
          </w:tcPr>
          <w:p w14:paraId="433EA83C" w14:textId="01EFBA79" w:rsidR="003C3971" w:rsidRPr="00A533CF" w:rsidRDefault="007E41C5" w:rsidP="00315B85">
            <w:pPr>
              <w:pStyle w:val="TAC"/>
              <w:rPr>
                <w:sz w:val="16"/>
                <w:szCs w:val="16"/>
              </w:rPr>
            </w:pPr>
            <w:r w:rsidRPr="00A533CF">
              <w:rPr>
                <w:sz w:val="16"/>
                <w:szCs w:val="16"/>
              </w:rPr>
              <w:t>202</w:t>
            </w:r>
            <w:r w:rsidR="00B607A4" w:rsidRPr="00A533CF">
              <w:rPr>
                <w:sz w:val="16"/>
                <w:szCs w:val="16"/>
              </w:rPr>
              <w:t>3</w:t>
            </w:r>
            <w:r w:rsidRPr="00A533CF">
              <w:rPr>
                <w:sz w:val="16"/>
                <w:szCs w:val="16"/>
              </w:rPr>
              <w:t>-</w:t>
            </w:r>
            <w:r w:rsidR="00B607A4" w:rsidRPr="00A533CF">
              <w:rPr>
                <w:sz w:val="16"/>
                <w:szCs w:val="16"/>
              </w:rPr>
              <w:t>03</w:t>
            </w:r>
          </w:p>
        </w:tc>
        <w:tc>
          <w:tcPr>
            <w:tcW w:w="901" w:type="dxa"/>
            <w:shd w:val="solid" w:color="FFFFFF" w:fill="auto"/>
          </w:tcPr>
          <w:p w14:paraId="55C8CC01" w14:textId="0698281A" w:rsidR="003C3971" w:rsidRPr="00A533CF" w:rsidRDefault="007E41C5" w:rsidP="00315B85">
            <w:pPr>
              <w:pStyle w:val="TAC"/>
              <w:rPr>
                <w:sz w:val="16"/>
                <w:szCs w:val="16"/>
              </w:rPr>
            </w:pPr>
            <w:r w:rsidRPr="00A533CF">
              <w:rPr>
                <w:sz w:val="16"/>
                <w:szCs w:val="16"/>
              </w:rPr>
              <w:t>RAN5#9</w:t>
            </w:r>
            <w:r w:rsidR="00B607A4" w:rsidRPr="00A533CF">
              <w:rPr>
                <w:sz w:val="16"/>
                <w:szCs w:val="16"/>
              </w:rPr>
              <w:t>8</w:t>
            </w:r>
          </w:p>
        </w:tc>
        <w:tc>
          <w:tcPr>
            <w:tcW w:w="1134" w:type="dxa"/>
            <w:shd w:val="solid" w:color="FFFFFF" w:fill="auto"/>
          </w:tcPr>
          <w:p w14:paraId="134723C6" w14:textId="7C6682C6" w:rsidR="003C3971" w:rsidRPr="00A533CF" w:rsidRDefault="007E41C5" w:rsidP="00315B85">
            <w:pPr>
              <w:pStyle w:val="TAC"/>
              <w:rPr>
                <w:sz w:val="16"/>
                <w:szCs w:val="16"/>
              </w:rPr>
            </w:pPr>
            <w:r w:rsidRPr="00A533CF">
              <w:rPr>
                <w:sz w:val="16"/>
                <w:szCs w:val="16"/>
              </w:rPr>
              <w:t>R5-2</w:t>
            </w:r>
            <w:r w:rsidR="00B607A4" w:rsidRPr="00A533CF">
              <w:rPr>
                <w:sz w:val="16"/>
                <w:szCs w:val="16"/>
              </w:rPr>
              <w:t>3</w:t>
            </w:r>
            <w:r w:rsidR="00F04E0B" w:rsidRPr="00A533CF">
              <w:rPr>
                <w:sz w:val="16"/>
                <w:szCs w:val="16"/>
              </w:rPr>
              <w:t>0771</w:t>
            </w:r>
          </w:p>
        </w:tc>
        <w:tc>
          <w:tcPr>
            <w:tcW w:w="567" w:type="dxa"/>
            <w:shd w:val="solid" w:color="FFFFFF" w:fill="auto"/>
          </w:tcPr>
          <w:p w14:paraId="2B341B81" w14:textId="7351136D" w:rsidR="003C3971" w:rsidRPr="00A533CF" w:rsidRDefault="007E41C5" w:rsidP="00315B85">
            <w:pPr>
              <w:pStyle w:val="TAC"/>
              <w:rPr>
                <w:sz w:val="16"/>
                <w:szCs w:val="16"/>
              </w:rPr>
            </w:pPr>
            <w:r w:rsidRPr="00A533CF">
              <w:rPr>
                <w:sz w:val="16"/>
                <w:szCs w:val="16"/>
              </w:rPr>
              <w:t>-</w:t>
            </w:r>
          </w:p>
        </w:tc>
        <w:tc>
          <w:tcPr>
            <w:tcW w:w="426" w:type="dxa"/>
            <w:shd w:val="solid" w:color="FFFFFF" w:fill="auto"/>
          </w:tcPr>
          <w:p w14:paraId="090FDCAA" w14:textId="3CBF66C9" w:rsidR="003C3971" w:rsidRPr="00A533CF" w:rsidRDefault="007E41C5" w:rsidP="00315B85">
            <w:pPr>
              <w:pStyle w:val="TAC"/>
              <w:rPr>
                <w:sz w:val="16"/>
                <w:szCs w:val="16"/>
              </w:rPr>
            </w:pPr>
            <w:r w:rsidRPr="00A533CF">
              <w:rPr>
                <w:sz w:val="16"/>
                <w:szCs w:val="16"/>
              </w:rPr>
              <w:t>-</w:t>
            </w:r>
          </w:p>
        </w:tc>
        <w:tc>
          <w:tcPr>
            <w:tcW w:w="425" w:type="dxa"/>
            <w:shd w:val="solid" w:color="FFFFFF" w:fill="auto"/>
          </w:tcPr>
          <w:p w14:paraId="40910D18" w14:textId="61A030E4" w:rsidR="003C3971" w:rsidRPr="00A533CF" w:rsidRDefault="007E41C5" w:rsidP="00315B85">
            <w:pPr>
              <w:pStyle w:val="TAC"/>
              <w:rPr>
                <w:sz w:val="16"/>
                <w:szCs w:val="16"/>
              </w:rPr>
            </w:pPr>
            <w:r w:rsidRPr="00A533CF">
              <w:rPr>
                <w:sz w:val="16"/>
                <w:szCs w:val="16"/>
              </w:rPr>
              <w:t>-</w:t>
            </w:r>
          </w:p>
        </w:tc>
        <w:tc>
          <w:tcPr>
            <w:tcW w:w="4678" w:type="dxa"/>
            <w:shd w:val="solid" w:color="FFFFFF" w:fill="auto"/>
          </w:tcPr>
          <w:p w14:paraId="17B0396C" w14:textId="6508B1FE" w:rsidR="003C3971" w:rsidRPr="00A533CF" w:rsidRDefault="007E41C5" w:rsidP="00315B85">
            <w:pPr>
              <w:pStyle w:val="TAL"/>
              <w:rPr>
                <w:sz w:val="16"/>
                <w:szCs w:val="16"/>
              </w:rPr>
            </w:pPr>
            <w:r w:rsidRPr="00A533CF">
              <w:rPr>
                <w:sz w:val="16"/>
                <w:szCs w:val="16"/>
              </w:rPr>
              <w:t>Introduction of TS 36.579-</w:t>
            </w:r>
            <w:r w:rsidR="0097268B" w:rsidRPr="00A533CF">
              <w:rPr>
                <w:sz w:val="16"/>
                <w:szCs w:val="16"/>
              </w:rPr>
              <w:t>9</w:t>
            </w:r>
          </w:p>
        </w:tc>
        <w:tc>
          <w:tcPr>
            <w:tcW w:w="708" w:type="dxa"/>
            <w:shd w:val="solid" w:color="FFFFFF" w:fill="auto"/>
          </w:tcPr>
          <w:p w14:paraId="5E97A6B2" w14:textId="0AD35EF2" w:rsidR="003C3971" w:rsidRPr="00315B85" w:rsidRDefault="007E41C5" w:rsidP="00315B85">
            <w:pPr>
              <w:pStyle w:val="TAC"/>
              <w:rPr>
                <w:sz w:val="16"/>
                <w:szCs w:val="16"/>
              </w:rPr>
            </w:pPr>
            <w:r w:rsidRPr="00A533CF">
              <w:rPr>
                <w:sz w:val="16"/>
                <w:szCs w:val="16"/>
              </w:rPr>
              <w:t>0.0.1</w:t>
            </w:r>
          </w:p>
        </w:tc>
      </w:tr>
    </w:tbl>
    <w:p w14:paraId="6AE5F0B0" w14:textId="77777777" w:rsidR="00080512" w:rsidRDefault="00080512"/>
    <w:sectPr w:rsidR="00080512" w:rsidSect="007D1FD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5710F" w14:textId="77777777" w:rsidR="003E206A" w:rsidRDefault="003E206A">
      <w:r>
        <w:separator/>
      </w:r>
    </w:p>
  </w:endnote>
  <w:endnote w:type="continuationSeparator" w:id="0">
    <w:p w14:paraId="39596ADC" w14:textId="77777777" w:rsidR="003E206A" w:rsidRDefault="003E2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C0DB6" w:rsidRDefault="00BC0D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08DE0D" w14:textId="77777777" w:rsidR="003E206A" w:rsidRDefault="003E206A">
      <w:r>
        <w:separator/>
      </w:r>
    </w:p>
  </w:footnote>
  <w:footnote w:type="continuationSeparator" w:id="0">
    <w:p w14:paraId="0496134B" w14:textId="77777777" w:rsidR="003E206A" w:rsidRDefault="003E2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965AAE1" w:rsidR="00BC0DB6" w:rsidRDefault="00BC0D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5EA3">
      <w:rPr>
        <w:rFonts w:ascii="Arial" w:hAnsi="Arial" w:cs="Arial"/>
        <w:b/>
        <w:noProof/>
        <w:sz w:val="18"/>
        <w:szCs w:val="18"/>
      </w:rPr>
      <w:t>3GPP TS 36.579-9 V0.0.1 (2023-03)</w:t>
    </w:r>
    <w:r>
      <w:rPr>
        <w:rFonts w:ascii="Arial" w:hAnsi="Arial" w:cs="Arial"/>
        <w:b/>
        <w:sz w:val="18"/>
        <w:szCs w:val="18"/>
      </w:rPr>
      <w:fldChar w:fldCharType="end"/>
    </w:r>
  </w:p>
  <w:p w14:paraId="7A6BC72E" w14:textId="24ACA2B5" w:rsidR="00BC0DB6" w:rsidRDefault="00BC0D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5EA3">
      <w:rPr>
        <w:rFonts w:ascii="Arial" w:hAnsi="Arial" w:cs="Arial"/>
        <w:b/>
        <w:noProof/>
        <w:sz w:val="18"/>
        <w:szCs w:val="18"/>
      </w:rPr>
      <w:t>12</w:t>
    </w:r>
    <w:r>
      <w:rPr>
        <w:rFonts w:ascii="Arial" w:hAnsi="Arial" w:cs="Arial"/>
        <w:b/>
        <w:sz w:val="18"/>
        <w:szCs w:val="18"/>
      </w:rPr>
      <w:fldChar w:fldCharType="end"/>
    </w:r>
  </w:p>
  <w:p w14:paraId="13C538E8" w14:textId="419A0C93" w:rsidR="00BC0DB6" w:rsidRDefault="00BC0D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5E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BC0DB6" w:rsidRDefault="00BC0D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37E"/>
    <w:rsid w:val="000270B9"/>
    <w:rsid w:val="00033397"/>
    <w:rsid w:val="00040095"/>
    <w:rsid w:val="00051834"/>
    <w:rsid w:val="00054A22"/>
    <w:rsid w:val="00062023"/>
    <w:rsid w:val="000655A6"/>
    <w:rsid w:val="00080512"/>
    <w:rsid w:val="00091015"/>
    <w:rsid w:val="000953C9"/>
    <w:rsid w:val="000C47C3"/>
    <w:rsid w:val="000D58AB"/>
    <w:rsid w:val="000D5F95"/>
    <w:rsid w:val="000D73CE"/>
    <w:rsid w:val="00113FC6"/>
    <w:rsid w:val="00133525"/>
    <w:rsid w:val="001337F5"/>
    <w:rsid w:val="00137A34"/>
    <w:rsid w:val="00173E3B"/>
    <w:rsid w:val="00174E78"/>
    <w:rsid w:val="0018624A"/>
    <w:rsid w:val="001A4C42"/>
    <w:rsid w:val="001A7420"/>
    <w:rsid w:val="001B6637"/>
    <w:rsid w:val="001C21C3"/>
    <w:rsid w:val="001D02C2"/>
    <w:rsid w:val="001D0D8B"/>
    <w:rsid w:val="001F0C1D"/>
    <w:rsid w:val="001F1132"/>
    <w:rsid w:val="001F168B"/>
    <w:rsid w:val="00232F0A"/>
    <w:rsid w:val="002347A2"/>
    <w:rsid w:val="00261CE9"/>
    <w:rsid w:val="00264488"/>
    <w:rsid w:val="002675F0"/>
    <w:rsid w:val="002760EE"/>
    <w:rsid w:val="002B6339"/>
    <w:rsid w:val="002E00EE"/>
    <w:rsid w:val="002E5EA3"/>
    <w:rsid w:val="00315B85"/>
    <w:rsid w:val="003172DC"/>
    <w:rsid w:val="0035462D"/>
    <w:rsid w:val="00356555"/>
    <w:rsid w:val="00373285"/>
    <w:rsid w:val="003765B8"/>
    <w:rsid w:val="00376C60"/>
    <w:rsid w:val="003C3971"/>
    <w:rsid w:val="003D4FAD"/>
    <w:rsid w:val="003E206A"/>
    <w:rsid w:val="00423334"/>
    <w:rsid w:val="0043403A"/>
    <w:rsid w:val="004345EC"/>
    <w:rsid w:val="00465515"/>
    <w:rsid w:val="00485B4B"/>
    <w:rsid w:val="0049751D"/>
    <w:rsid w:val="004B7B4B"/>
    <w:rsid w:val="004C30AC"/>
    <w:rsid w:val="004C7751"/>
    <w:rsid w:val="004D3578"/>
    <w:rsid w:val="004E213A"/>
    <w:rsid w:val="004F0988"/>
    <w:rsid w:val="004F3340"/>
    <w:rsid w:val="0053388B"/>
    <w:rsid w:val="00535773"/>
    <w:rsid w:val="005369F4"/>
    <w:rsid w:val="00543E6C"/>
    <w:rsid w:val="00565087"/>
    <w:rsid w:val="00567400"/>
    <w:rsid w:val="00597B11"/>
    <w:rsid w:val="005D2E01"/>
    <w:rsid w:val="005D7526"/>
    <w:rsid w:val="005E4BB2"/>
    <w:rsid w:val="005F788A"/>
    <w:rsid w:val="00602AEA"/>
    <w:rsid w:val="00614FDF"/>
    <w:rsid w:val="0063543D"/>
    <w:rsid w:val="00647114"/>
    <w:rsid w:val="00653188"/>
    <w:rsid w:val="00670CF4"/>
    <w:rsid w:val="006912E9"/>
    <w:rsid w:val="006A323F"/>
    <w:rsid w:val="006B30D0"/>
    <w:rsid w:val="006C3D95"/>
    <w:rsid w:val="006E5C86"/>
    <w:rsid w:val="007000D6"/>
    <w:rsid w:val="00701116"/>
    <w:rsid w:val="0071174C"/>
    <w:rsid w:val="00713C44"/>
    <w:rsid w:val="007238C2"/>
    <w:rsid w:val="00734A5B"/>
    <w:rsid w:val="0074026F"/>
    <w:rsid w:val="007429F6"/>
    <w:rsid w:val="00744E76"/>
    <w:rsid w:val="00765EA3"/>
    <w:rsid w:val="00774DA4"/>
    <w:rsid w:val="00781F0F"/>
    <w:rsid w:val="007B600E"/>
    <w:rsid w:val="007D1FD7"/>
    <w:rsid w:val="007E41C5"/>
    <w:rsid w:val="007F0F4A"/>
    <w:rsid w:val="008028A4"/>
    <w:rsid w:val="00830747"/>
    <w:rsid w:val="00830904"/>
    <w:rsid w:val="008768CA"/>
    <w:rsid w:val="00893DB4"/>
    <w:rsid w:val="008C384C"/>
    <w:rsid w:val="008C761A"/>
    <w:rsid w:val="008C7B64"/>
    <w:rsid w:val="008E2D68"/>
    <w:rsid w:val="008E6756"/>
    <w:rsid w:val="0090271F"/>
    <w:rsid w:val="00902E23"/>
    <w:rsid w:val="009114D7"/>
    <w:rsid w:val="0091348E"/>
    <w:rsid w:val="00917CCB"/>
    <w:rsid w:val="009204B8"/>
    <w:rsid w:val="00933FB0"/>
    <w:rsid w:val="00942EC2"/>
    <w:rsid w:val="0097268B"/>
    <w:rsid w:val="00975DAE"/>
    <w:rsid w:val="009C0D5A"/>
    <w:rsid w:val="009D229D"/>
    <w:rsid w:val="009F37B7"/>
    <w:rsid w:val="00A10F02"/>
    <w:rsid w:val="00A164B4"/>
    <w:rsid w:val="00A26956"/>
    <w:rsid w:val="00A27486"/>
    <w:rsid w:val="00A27D7D"/>
    <w:rsid w:val="00A42F1C"/>
    <w:rsid w:val="00A533CF"/>
    <w:rsid w:val="00A535C4"/>
    <w:rsid w:val="00A53724"/>
    <w:rsid w:val="00A56066"/>
    <w:rsid w:val="00A73129"/>
    <w:rsid w:val="00A81D1E"/>
    <w:rsid w:val="00A82346"/>
    <w:rsid w:val="00A92BA1"/>
    <w:rsid w:val="00A95A32"/>
    <w:rsid w:val="00AB4A5D"/>
    <w:rsid w:val="00AC6BC6"/>
    <w:rsid w:val="00AD45A1"/>
    <w:rsid w:val="00AE6164"/>
    <w:rsid w:val="00AE65E2"/>
    <w:rsid w:val="00AF1460"/>
    <w:rsid w:val="00B15449"/>
    <w:rsid w:val="00B16FE2"/>
    <w:rsid w:val="00B23ADF"/>
    <w:rsid w:val="00B26AF6"/>
    <w:rsid w:val="00B365F9"/>
    <w:rsid w:val="00B4676D"/>
    <w:rsid w:val="00B607A4"/>
    <w:rsid w:val="00B93086"/>
    <w:rsid w:val="00BA19ED"/>
    <w:rsid w:val="00BA4B8D"/>
    <w:rsid w:val="00BC0DB6"/>
    <w:rsid w:val="00BC0F7D"/>
    <w:rsid w:val="00BC5046"/>
    <w:rsid w:val="00BD7D31"/>
    <w:rsid w:val="00BE3255"/>
    <w:rsid w:val="00BF128E"/>
    <w:rsid w:val="00C074DD"/>
    <w:rsid w:val="00C1496A"/>
    <w:rsid w:val="00C33079"/>
    <w:rsid w:val="00C45231"/>
    <w:rsid w:val="00C551FF"/>
    <w:rsid w:val="00C72833"/>
    <w:rsid w:val="00C80F1D"/>
    <w:rsid w:val="00C91962"/>
    <w:rsid w:val="00C93F40"/>
    <w:rsid w:val="00CA3D0C"/>
    <w:rsid w:val="00CA4682"/>
    <w:rsid w:val="00CC51D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04E0B"/>
    <w:rsid w:val="00F13360"/>
    <w:rsid w:val="00F16717"/>
    <w:rsid w:val="00F22EC7"/>
    <w:rsid w:val="00F3031F"/>
    <w:rsid w:val="00F325C8"/>
    <w:rsid w:val="00F3350E"/>
    <w:rsid w:val="00F34834"/>
    <w:rsid w:val="00F517C4"/>
    <w:rsid w:val="00F653B8"/>
    <w:rsid w:val="00F9008D"/>
    <w:rsid w:val="00FA1266"/>
    <w:rsid w:val="00FC1192"/>
    <w:rsid w:val="00FF33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pPr>
      <w:spacing w:after="0"/>
    </w:pPr>
  </w:style>
  <w:style w:type="paragraph" w:customStyle="1" w:styleId="B1">
    <w:name w:val="B1"/>
    <w:basedOn w:val="Normal"/>
    <w:link w:val="B1Char2"/>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2">
    <w:name w:val="B1 Char2"/>
    <w:link w:val="B1"/>
    <w:rsid w:val="00485B4B"/>
    <w:rPr>
      <w:lang w:eastAsia="en-US"/>
    </w:rPr>
  </w:style>
  <w:style w:type="character" w:customStyle="1" w:styleId="EXCar">
    <w:name w:val="EX Car"/>
    <w:link w:val="EX"/>
    <w:rsid w:val="005369F4"/>
    <w:rPr>
      <w:lang w:eastAsia="en-US"/>
    </w:rPr>
  </w:style>
  <w:style w:type="character" w:customStyle="1" w:styleId="NOChar2">
    <w:name w:val="NO Char2"/>
    <w:link w:val="NO"/>
    <w:locked/>
    <w:rsid w:val="00232F0A"/>
    <w:rPr>
      <w:lang w:eastAsia="en-US"/>
    </w:rPr>
  </w:style>
  <w:style w:type="character" w:customStyle="1" w:styleId="Heading1Char">
    <w:name w:val="Heading 1 Char"/>
    <w:basedOn w:val="DefaultParagraphFont"/>
    <w:link w:val="Heading1"/>
    <w:rsid w:val="00A81D1E"/>
    <w:rPr>
      <w:rFonts w:ascii="Arial" w:hAnsi="Arial"/>
      <w:sz w:val="36"/>
      <w:lang w:eastAsia="en-US"/>
    </w:rPr>
  </w:style>
  <w:style w:type="character" w:customStyle="1" w:styleId="Heading2Char">
    <w:name w:val="Heading 2 Char"/>
    <w:basedOn w:val="DefaultParagraphFont"/>
    <w:link w:val="Heading2"/>
    <w:rsid w:val="00A81D1E"/>
    <w:rPr>
      <w:rFonts w:ascii="Arial" w:hAnsi="Arial"/>
      <w:sz w:val="32"/>
      <w:lang w:eastAsia="en-US"/>
    </w:rPr>
  </w:style>
  <w:style w:type="character" w:customStyle="1" w:styleId="Heading3Char">
    <w:name w:val="Heading 3 Char"/>
    <w:basedOn w:val="DefaultParagraphFont"/>
    <w:link w:val="Heading3"/>
    <w:rsid w:val="00A81D1E"/>
    <w:rPr>
      <w:rFonts w:ascii="Arial" w:hAnsi="Arial"/>
      <w:sz w:val="28"/>
      <w:lang w:eastAsia="en-US"/>
    </w:rPr>
  </w:style>
  <w:style w:type="character" w:customStyle="1" w:styleId="Heading4Char">
    <w:name w:val="Heading 4 Char"/>
    <w:basedOn w:val="DefaultParagraphFont"/>
    <w:link w:val="Heading4"/>
    <w:rsid w:val="00A81D1E"/>
    <w:rPr>
      <w:rFonts w:ascii="Arial" w:hAnsi="Arial"/>
      <w:sz w:val="24"/>
      <w:lang w:eastAsia="en-US"/>
    </w:rPr>
  </w:style>
  <w:style w:type="character" w:customStyle="1" w:styleId="Heading5Char">
    <w:name w:val="Heading 5 Char"/>
    <w:basedOn w:val="DefaultParagraphFont"/>
    <w:link w:val="Heading5"/>
    <w:rsid w:val="00A81D1E"/>
    <w:rPr>
      <w:rFonts w:ascii="Arial" w:hAnsi="Arial"/>
      <w:sz w:val="22"/>
      <w:lang w:eastAsia="en-US"/>
    </w:rPr>
  </w:style>
  <w:style w:type="character" w:customStyle="1" w:styleId="Heading6Char">
    <w:name w:val="Heading 6 Char"/>
    <w:basedOn w:val="DefaultParagraphFont"/>
    <w:link w:val="Heading6"/>
    <w:rsid w:val="00A81D1E"/>
    <w:rPr>
      <w:rFonts w:ascii="Arial" w:hAnsi="Arial"/>
      <w:lang w:eastAsia="en-US"/>
    </w:rPr>
  </w:style>
  <w:style w:type="character" w:customStyle="1" w:styleId="Heading7Char">
    <w:name w:val="Heading 7 Char"/>
    <w:basedOn w:val="DefaultParagraphFont"/>
    <w:link w:val="Heading7"/>
    <w:rsid w:val="00A81D1E"/>
    <w:rPr>
      <w:rFonts w:ascii="Arial" w:hAnsi="Arial"/>
      <w:lang w:eastAsia="en-US"/>
    </w:rPr>
  </w:style>
  <w:style w:type="character" w:customStyle="1" w:styleId="Heading8Char">
    <w:name w:val="Heading 8 Char"/>
    <w:basedOn w:val="DefaultParagraphFont"/>
    <w:link w:val="Heading8"/>
    <w:rsid w:val="00A81D1E"/>
    <w:rPr>
      <w:rFonts w:ascii="Arial" w:hAnsi="Arial"/>
      <w:sz w:val="36"/>
      <w:lang w:eastAsia="en-US"/>
    </w:rPr>
  </w:style>
  <w:style w:type="character" w:customStyle="1" w:styleId="Heading9Char">
    <w:name w:val="Heading 9 Char"/>
    <w:basedOn w:val="DefaultParagraphFont"/>
    <w:link w:val="Heading9"/>
    <w:rsid w:val="00A81D1E"/>
    <w:rPr>
      <w:rFonts w:ascii="Arial" w:hAnsi="Arial"/>
      <w:sz w:val="36"/>
      <w:lang w:eastAsia="en-US"/>
    </w:rPr>
  </w:style>
  <w:style w:type="character" w:customStyle="1" w:styleId="HeaderChar">
    <w:name w:val="Header Char"/>
    <w:basedOn w:val="DefaultParagraphFont"/>
    <w:link w:val="Header"/>
    <w:rsid w:val="00A81D1E"/>
    <w:rPr>
      <w:rFonts w:ascii="Arial" w:hAnsi="Arial"/>
      <w:b/>
      <w:sz w:val="18"/>
      <w:lang w:eastAsia="ja-JP"/>
    </w:rPr>
  </w:style>
  <w:style w:type="character" w:customStyle="1" w:styleId="FooterChar">
    <w:name w:val="Footer Char"/>
    <w:basedOn w:val="DefaultParagraphFont"/>
    <w:link w:val="Footer"/>
    <w:rsid w:val="00A81D1E"/>
    <w:rPr>
      <w:rFonts w:ascii="Arial" w:hAnsi="Arial"/>
      <w:b/>
      <w:i/>
      <w:sz w:val="18"/>
      <w:lang w:eastAsia="ja-JP"/>
    </w:rPr>
  </w:style>
  <w:style w:type="character" w:customStyle="1" w:styleId="H6Char">
    <w:name w:val="H6 Char"/>
    <w:link w:val="H6"/>
    <w:rsid w:val="00A81D1E"/>
    <w:rPr>
      <w:rFonts w:ascii="Arial" w:hAnsi="Arial"/>
      <w:lang w:eastAsia="en-US"/>
    </w:rPr>
  </w:style>
  <w:style w:type="character" w:customStyle="1" w:styleId="PLChar">
    <w:name w:val="PL Char"/>
    <w:link w:val="PL"/>
    <w:rsid w:val="00A81D1E"/>
    <w:rPr>
      <w:rFonts w:ascii="Courier New" w:hAnsi="Courier New"/>
      <w:sz w:val="16"/>
      <w:lang w:eastAsia="en-US"/>
    </w:rPr>
  </w:style>
  <w:style w:type="character" w:customStyle="1" w:styleId="B2Char">
    <w:name w:val="B2 Char"/>
    <w:link w:val="B2"/>
    <w:rsid w:val="00A81D1E"/>
    <w:rPr>
      <w:lang w:eastAsia="en-US"/>
    </w:rPr>
  </w:style>
  <w:style w:type="character" w:customStyle="1" w:styleId="TFChar">
    <w:name w:val="TF Char"/>
    <w:link w:val="TF"/>
    <w:locked/>
    <w:rsid w:val="00A81D1E"/>
    <w:rPr>
      <w:rFonts w:ascii="Arial" w:hAnsi="Arial"/>
      <w:b/>
      <w:lang w:eastAsia="en-US"/>
    </w:rPr>
  </w:style>
  <w:style w:type="character" w:customStyle="1" w:styleId="h4">
    <w:name w:val="h4"/>
    <w:rsid w:val="00A81D1E"/>
    <w:rPr>
      <w:rFonts w:ascii="Arial" w:hAnsi="Arial"/>
      <w:sz w:val="24"/>
      <w:lang w:val="en-GB"/>
    </w:rPr>
  </w:style>
  <w:style w:type="character" w:customStyle="1" w:styleId="B1Char">
    <w:name w:val="B1 Char"/>
    <w:locked/>
    <w:rsid w:val="00A81D1E"/>
    <w:rPr>
      <w:lang w:val="en-GB" w:eastAsia="x-none"/>
    </w:rPr>
  </w:style>
  <w:style w:type="character" w:customStyle="1" w:styleId="NOChar">
    <w:name w:val="NO Char"/>
    <w:locked/>
    <w:rsid w:val="00A81D1E"/>
    <w:rPr>
      <w:lang w:val="x-none"/>
    </w:rPr>
  </w:style>
  <w:style w:type="paragraph" w:customStyle="1" w:styleId="CRCoverPage">
    <w:name w:val="CR Cover Page"/>
    <w:link w:val="CRCoverPageChar"/>
    <w:rsid w:val="001D0D8B"/>
    <w:pPr>
      <w:spacing w:after="120"/>
    </w:pPr>
    <w:rPr>
      <w:rFonts w:ascii="Arial" w:hAnsi="Arial"/>
      <w:lang w:eastAsia="en-US"/>
    </w:rPr>
  </w:style>
  <w:style w:type="character" w:customStyle="1" w:styleId="CRCoverPageChar">
    <w:name w:val="CR Cover Page Char"/>
    <w:link w:val="CRCoverPage"/>
    <w:rsid w:val="001D0D8B"/>
    <w:rPr>
      <w:rFonts w:ascii="Arial" w:hAnsi="Arial"/>
      <w:lang w:eastAsia="en-US"/>
    </w:rPr>
  </w:style>
  <w:style w:type="paragraph" w:customStyle="1" w:styleId="CH">
    <w:name w:val="CH"/>
    <w:basedOn w:val="Normal"/>
    <w:rsid w:val="00BC5046"/>
    <w:pPr>
      <w:tabs>
        <w:tab w:val="left" w:pos="2268"/>
        <w:tab w:val="right" w:pos="7920"/>
        <w:tab w:val="right" w:pos="9639"/>
      </w:tabs>
      <w:spacing w:after="0"/>
    </w:pPr>
    <w:rPr>
      <w:rFonts w:ascii="Arial" w:hAnsi="Arial" w:cs="Arial"/>
      <w:b/>
      <w:sz w:val="24"/>
    </w:rPr>
  </w:style>
  <w:style w:type="character" w:customStyle="1" w:styleId="EditorsNoteChar">
    <w:name w:val="Editor's Note Char"/>
    <w:link w:val="EditorsNote"/>
    <w:qFormat/>
    <w:rsid w:val="00B23AD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619264">
      <w:bodyDiv w:val="1"/>
      <w:marLeft w:val="0"/>
      <w:marRight w:val="0"/>
      <w:marTop w:val="0"/>
      <w:marBottom w:val="0"/>
      <w:divBdr>
        <w:top w:val="none" w:sz="0" w:space="0" w:color="auto"/>
        <w:left w:val="none" w:sz="0" w:space="0" w:color="auto"/>
        <w:bottom w:val="none" w:sz="0" w:space="0" w:color="auto"/>
        <w:right w:val="none" w:sz="0" w:space="0" w:color="auto"/>
      </w:divBdr>
    </w:div>
    <w:div w:id="141243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746B8-C52F-4E94-AEFC-8A802B689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2976</Words>
  <Characters>16968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Kahn</cp:lastModifiedBy>
  <cp:revision>3</cp:revision>
  <cp:lastPrinted>2019-02-25T14:05:00Z</cp:lastPrinted>
  <dcterms:created xsi:type="dcterms:W3CDTF">2023-03-03T08:01:00Z</dcterms:created>
  <dcterms:modified xsi:type="dcterms:W3CDTF">2023-03-03T08:01:00Z</dcterms:modified>
</cp:coreProperties>
</file>